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CD375D" w14:textId="77777777" w:rsidR="002452E1" w:rsidRDefault="002A4D76" w:rsidP="00D201C0">
      <w:pPr>
        <w:spacing w:after="0"/>
        <w:jc w:val="center"/>
        <w:rPr>
          <w:b/>
          <w:sz w:val="28"/>
          <w:szCs w:val="28"/>
        </w:rPr>
      </w:pPr>
      <w:r>
        <w:rPr>
          <w:b/>
          <w:sz w:val="28"/>
          <w:szCs w:val="28"/>
        </w:rPr>
        <w:t>INTERNATIONAL ORGANISATION FOR STANDARDISATION</w:t>
      </w:r>
    </w:p>
    <w:p w14:paraId="44D1E9B7" w14:textId="77777777" w:rsidR="002452E1" w:rsidRDefault="002A4D76" w:rsidP="00D201C0">
      <w:pPr>
        <w:spacing w:after="0"/>
        <w:jc w:val="center"/>
        <w:rPr>
          <w:b/>
          <w:sz w:val="28"/>
        </w:rPr>
      </w:pPr>
      <w:r>
        <w:rPr>
          <w:b/>
          <w:sz w:val="28"/>
        </w:rPr>
        <w:t>ORGANISATION INTERNATIONALE DE NORMALISATION</w:t>
      </w:r>
    </w:p>
    <w:p w14:paraId="43FFDFEE" w14:textId="77777777" w:rsidR="002452E1" w:rsidRDefault="002A4D76" w:rsidP="00D201C0">
      <w:pPr>
        <w:spacing w:after="0"/>
        <w:jc w:val="center"/>
        <w:rPr>
          <w:b/>
          <w:sz w:val="28"/>
        </w:rPr>
      </w:pPr>
      <w:r>
        <w:rPr>
          <w:b/>
          <w:sz w:val="28"/>
        </w:rPr>
        <w:t>ISO/IEC JTC1/SC29/WG11</w:t>
      </w:r>
    </w:p>
    <w:p w14:paraId="4A3E8E1E" w14:textId="77777777" w:rsidR="002452E1" w:rsidRDefault="002A4D76" w:rsidP="00D201C0">
      <w:pPr>
        <w:spacing w:after="0"/>
        <w:jc w:val="center"/>
        <w:rPr>
          <w:b/>
        </w:rPr>
      </w:pPr>
      <w:r>
        <w:rPr>
          <w:b/>
          <w:sz w:val="28"/>
        </w:rPr>
        <w:t>CODING OF MOVING PICTURES AND AUDIO</w:t>
      </w:r>
    </w:p>
    <w:p w14:paraId="5CDEFAE0" w14:textId="77777777" w:rsidR="002452E1" w:rsidRDefault="002452E1" w:rsidP="00D201C0">
      <w:pPr>
        <w:tabs>
          <w:tab w:val="left" w:pos="5387"/>
        </w:tabs>
        <w:spacing w:after="0" w:line="240" w:lineRule="exact"/>
        <w:jc w:val="center"/>
        <w:rPr>
          <w:b/>
        </w:rPr>
      </w:pPr>
    </w:p>
    <w:p w14:paraId="714B4561" w14:textId="7492D311" w:rsidR="002452E1" w:rsidRDefault="002A4D76" w:rsidP="00D201C0">
      <w:pPr>
        <w:spacing w:after="0"/>
        <w:jc w:val="right"/>
        <w:rPr>
          <w:b/>
        </w:rPr>
      </w:pPr>
      <w:r>
        <w:rPr>
          <w:b/>
        </w:rPr>
        <w:t>ISO/IEC JTC1/SC29/WG11</w:t>
      </w:r>
      <w:r w:rsidR="00C21859">
        <w:rPr>
          <w:b/>
        </w:rPr>
        <w:t>/</w:t>
      </w:r>
      <w:r w:rsidR="00C21859">
        <w:rPr>
          <w:b/>
          <w:color w:val="FF0000"/>
          <w:lang w:eastAsia="ja-JP"/>
        </w:rPr>
        <w:t>N</w:t>
      </w:r>
      <w:r w:rsidR="00642D99" w:rsidRPr="00642D99">
        <w:rPr>
          <w:b/>
          <w:color w:val="FF0000"/>
          <w:lang w:eastAsia="ja-JP"/>
        </w:rPr>
        <w:t>17283</w:t>
      </w:r>
    </w:p>
    <w:p w14:paraId="6FB18A8E" w14:textId="77777777" w:rsidR="002452E1" w:rsidRDefault="002A4D76" w:rsidP="00D201C0">
      <w:pPr>
        <w:spacing w:after="0"/>
        <w:jc w:val="right"/>
        <w:rPr>
          <w:b/>
          <w:lang w:eastAsia="ja-JP"/>
        </w:rPr>
      </w:pPr>
      <w:r>
        <w:rPr>
          <w:rFonts w:hint="eastAsia"/>
          <w:b/>
          <w:lang w:eastAsia="ja-JP"/>
        </w:rPr>
        <w:t>October</w:t>
      </w:r>
      <w:r>
        <w:rPr>
          <w:rFonts w:eastAsia="Malgun Gothic"/>
          <w:b/>
        </w:rPr>
        <w:t xml:space="preserve"> 201</w:t>
      </w:r>
      <w:r w:rsidR="00F42328">
        <w:rPr>
          <w:rFonts w:hint="eastAsia"/>
          <w:b/>
          <w:lang w:eastAsia="ja-JP"/>
        </w:rPr>
        <w:t>7</w:t>
      </w:r>
      <w:r>
        <w:rPr>
          <w:rFonts w:eastAsia="Malgun Gothic"/>
          <w:b/>
        </w:rPr>
        <w:t xml:space="preserve">, </w:t>
      </w:r>
      <w:r w:rsidR="00F42328">
        <w:rPr>
          <w:b/>
          <w:lang w:eastAsia="ja-JP"/>
        </w:rPr>
        <w:t>Macau</w:t>
      </w:r>
      <w:r>
        <w:rPr>
          <w:rFonts w:eastAsia="Malgun Gothic"/>
          <w:b/>
        </w:rPr>
        <w:t xml:space="preserve">, </w:t>
      </w:r>
      <w:r w:rsidR="00F42328">
        <w:rPr>
          <w:b/>
          <w:lang w:eastAsia="ja-JP"/>
        </w:rPr>
        <w:t>China</w:t>
      </w:r>
    </w:p>
    <w:p w14:paraId="091D4E38" w14:textId="77777777" w:rsidR="002452E1" w:rsidRDefault="002452E1" w:rsidP="00D201C0">
      <w:pPr>
        <w:spacing w:after="0"/>
        <w:jc w:val="right"/>
        <w:rPr>
          <w:b/>
          <w:lang w:eastAsia="ja-JP"/>
        </w:rPr>
      </w:pPr>
    </w:p>
    <w:p w14:paraId="444E6BB9" w14:textId="77777777" w:rsidR="002452E1" w:rsidRDefault="002452E1" w:rsidP="00D201C0">
      <w:pPr>
        <w:spacing w:after="0" w:line="240" w:lineRule="exact"/>
        <w:rPr>
          <w:lang w:val="fr-FR"/>
        </w:rPr>
      </w:pPr>
    </w:p>
    <w:tbl>
      <w:tblPr>
        <w:tblW w:w="0" w:type="auto"/>
        <w:tblLook w:val="01E0" w:firstRow="1" w:lastRow="1" w:firstColumn="1" w:lastColumn="1" w:noHBand="0" w:noVBand="0"/>
      </w:tblPr>
      <w:tblGrid>
        <w:gridCol w:w="1080"/>
        <w:gridCol w:w="8491"/>
      </w:tblGrid>
      <w:tr w:rsidR="002452E1" w14:paraId="713EAB06" w14:textId="77777777">
        <w:tc>
          <w:tcPr>
            <w:tcW w:w="1080" w:type="dxa"/>
          </w:tcPr>
          <w:p w14:paraId="0F876696" w14:textId="77777777" w:rsidR="002452E1" w:rsidRDefault="002A4D76" w:rsidP="00D201C0">
            <w:pPr>
              <w:suppressAutoHyphens/>
              <w:spacing w:after="0"/>
              <w:rPr>
                <w:b/>
              </w:rPr>
            </w:pPr>
            <w:r>
              <w:rPr>
                <w:b/>
              </w:rPr>
              <w:t>Source</w:t>
            </w:r>
          </w:p>
        </w:tc>
        <w:tc>
          <w:tcPr>
            <w:tcW w:w="8491" w:type="dxa"/>
          </w:tcPr>
          <w:p w14:paraId="58773BD1" w14:textId="3BBD3B98" w:rsidR="002452E1" w:rsidRDefault="001E425E" w:rsidP="00D201C0">
            <w:pPr>
              <w:suppressAutoHyphens/>
              <w:spacing w:after="0"/>
              <w:rPr>
                <w:b/>
              </w:rPr>
            </w:pPr>
            <w:r>
              <w:rPr>
                <w:b/>
                <w:lang w:val="en-GB"/>
              </w:rPr>
              <w:t>Communication</w:t>
            </w:r>
          </w:p>
        </w:tc>
      </w:tr>
      <w:tr w:rsidR="002452E1" w14:paraId="008E3D4E" w14:textId="77777777" w:rsidTr="003E168E">
        <w:trPr>
          <w:trHeight w:val="301"/>
        </w:trPr>
        <w:tc>
          <w:tcPr>
            <w:tcW w:w="1080" w:type="dxa"/>
          </w:tcPr>
          <w:p w14:paraId="0C33E6D1" w14:textId="77777777" w:rsidR="002452E1" w:rsidRDefault="002A4D76" w:rsidP="00D201C0">
            <w:pPr>
              <w:suppressAutoHyphens/>
              <w:spacing w:after="0"/>
              <w:rPr>
                <w:b/>
              </w:rPr>
            </w:pPr>
            <w:r>
              <w:rPr>
                <w:b/>
              </w:rPr>
              <w:t>Status</w:t>
            </w:r>
          </w:p>
        </w:tc>
        <w:tc>
          <w:tcPr>
            <w:tcW w:w="8491" w:type="dxa"/>
          </w:tcPr>
          <w:p w14:paraId="3E2A871D" w14:textId="0DE15D85" w:rsidR="002452E1" w:rsidRPr="00051D06" w:rsidRDefault="00C21859" w:rsidP="00D201C0">
            <w:pPr>
              <w:suppressAutoHyphens/>
              <w:spacing w:after="0"/>
              <w:rPr>
                <w:b/>
              </w:rPr>
            </w:pPr>
            <w:r w:rsidRPr="00051D06">
              <w:rPr>
                <w:b/>
              </w:rPr>
              <w:t>Approved</w:t>
            </w:r>
          </w:p>
        </w:tc>
      </w:tr>
      <w:tr w:rsidR="002452E1" w14:paraId="0BBB29D1" w14:textId="77777777">
        <w:tc>
          <w:tcPr>
            <w:tcW w:w="1080" w:type="dxa"/>
          </w:tcPr>
          <w:p w14:paraId="6BD27DAC" w14:textId="77777777" w:rsidR="002452E1" w:rsidRDefault="002A4D76" w:rsidP="00D201C0">
            <w:pPr>
              <w:suppressAutoHyphens/>
              <w:spacing w:after="0"/>
              <w:rPr>
                <w:b/>
              </w:rPr>
            </w:pPr>
            <w:r>
              <w:rPr>
                <w:b/>
              </w:rPr>
              <w:t>Title</w:t>
            </w:r>
          </w:p>
        </w:tc>
        <w:tc>
          <w:tcPr>
            <w:tcW w:w="8491" w:type="dxa"/>
          </w:tcPr>
          <w:p w14:paraId="052C335D" w14:textId="2FDDD00B" w:rsidR="002452E1" w:rsidRDefault="002A4D76" w:rsidP="00D201C0">
            <w:pPr>
              <w:suppressAutoHyphens/>
              <w:spacing w:after="0"/>
              <w:rPr>
                <w:b/>
              </w:rPr>
            </w:pPr>
            <w:r w:rsidRPr="00AA04DC">
              <w:rPr>
                <w:b/>
                <w:lang w:val="en-GB"/>
              </w:rPr>
              <w:t xml:space="preserve">White paper on </w:t>
            </w:r>
            <w:r w:rsidR="00E82871">
              <w:rPr>
                <w:b/>
                <w:lang w:val="en-GB"/>
              </w:rPr>
              <w:t>MPEG-</w:t>
            </w:r>
            <w:r w:rsidR="001C5543" w:rsidRPr="006D0F5E">
              <w:rPr>
                <w:b/>
                <w:sz w:val="22"/>
              </w:rPr>
              <w:t xml:space="preserve">DASH </w:t>
            </w:r>
            <w:r w:rsidR="001C5543">
              <w:rPr>
                <w:b/>
                <w:sz w:val="22"/>
              </w:rPr>
              <w:t xml:space="preserve">with Server Push and </w:t>
            </w:r>
            <w:proofErr w:type="spellStart"/>
            <w:r w:rsidR="001C5543">
              <w:rPr>
                <w:b/>
                <w:sz w:val="22"/>
              </w:rPr>
              <w:t>WebSocket</w:t>
            </w:r>
            <w:r w:rsidR="003A0660">
              <w:rPr>
                <w:b/>
                <w:sz w:val="22"/>
              </w:rPr>
              <w:t>s</w:t>
            </w:r>
            <w:proofErr w:type="spellEnd"/>
          </w:p>
        </w:tc>
      </w:tr>
      <w:tr w:rsidR="002452E1" w14:paraId="2F4885B2" w14:textId="77777777">
        <w:tc>
          <w:tcPr>
            <w:tcW w:w="1080" w:type="dxa"/>
          </w:tcPr>
          <w:p w14:paraId="263FDECA" w14:textId="19CD77FB" w:rsidR="002452E1" w:rsidRDefault="002A4D76" w:rsidP="00D201C0">
            <w:pPr>
              <w:spacing w:after="0"/>
              <w:rPr>
                <w:b/>
              </w:rPr>
            </w:pPr>
            <w:r>
              <w:rPr>
                <w:b/>
              </w:rPr>
              <w:t>Author</w:t>
            </w:r>
            <w:r w:rsidR="00C21859">
              <w:rPr>
                <w:b/>
              </w:rPr>
              <w:t>s</w:t>
            </w:r>
          </w:p>
        </w:tc>
        <w:tc>
          <w:tcPr>
            <w:tcW w:w="8491" w:type="dxa"/>
          </w:tcPr>
          <w:p w14:paraId="7B52B722" w14:textId="77777777" w:rsidR="002452E1" w:rsidRDefault="00F42328" w:rsidP="00D201C0">
            <w:pPr>
              <w:spacing w:after="0"/>
              <w:rPr>
                <w:lang w:eastAsia="ja-JP"/>
              </w:rPr>
            </w:pPr>
            <w:r>
              <w:rPr>
                <w:lang w:val="en-GB" w:eastAsia="ja-JP"/>
              </w:rPr>
              <w:t>Viswanathan (</w:t>
            </w:r>
            <w:proofErr w:type="spellStart"/>
            <w:r>
              <w:rPr>
                <w:lang w:val="en-GB" w:eastAsia="ja-JP"/>
              </w:rPr>
              <w:t>Vishy</w:t>
            </w:r>
            <w:proofErr w:type="spellEnd"/>
            <w:r>
              <w:rPr>
                <w:lang w:val="en-GB" w:eastAsia="ja-JP"/>
              </w:rPr>
              <w:t xml:space="preserve">) </w:t>
            </w:r>
            <w:proofErr w:type="spellStart"/>
            <w:r>
              <w:rPr>
                <w:lang w:val="en-GB" w:eastAsia="ja-JP"/>
              </w:rPr>
              <w:t>Swaminathan</w:t>
            </w:r>
            <w:proofErr w:type="spellEnd"/>
            <w:r>
              <w:rPr>
                <w:lang w:val="en-GB" w:eastAsia="ja-JP"/>
              </w:rPr>
              <w:t xml:space="preserve">, </w:t>
            </w:r>
            <w:proofErr w:type="spellStart"/>
            <w:r w:rsidR="001C5543">
              <w:rPr>
                <w:lang w:val="en-GB" w:eastAsia="ja-JP"/>
              </w:rPr>
              <w:t>Saayan</w:t>
            </w:r>
            <w:proofErr w:type="spellEnd"/>
            <w:r w:rsidR="001C5543">
              <w:rPr>
                <w:lang w:val="en-GB" w:eastAsia="ja-JP"/>
              </w:rPr>
              <w:t xml:space="preserve"> </w:t>
            </w:r>
            <w:proofErr w:type="spellStart"/>
            <w:r w:rsidR="001C5543">
              <w:rPr>
                <w:lang w:val="en-GB" w:eastAsia="ja-JP"/>
              </w:rPr>
              <w:t>Mitra</w:t>
            </w:r>
            <w:proofErr w:type="spellEnd"/>
            <w:r w:rsidR="001C5543">
              <w:rPr>
                <w:lang w:val="en-GB" w:eastAsia="ja-JP"/>
              </w:rPr>
              <w:t xml:space="preserve"> (Adobe)</w:t>
            </w:r>
          </w:p>
        </w:tc>
      </w:tr>
    </w:tbl>
    <w:p w14:paraId="0C3DB856" w14:textId="77777777" w:rsidR="002A4D76" w:rsidRDefault="002A4D76"/>
    <w:p w14:paraId="17C9B91E" w14:textId="7689764C" w:rsidR="003E402D" w:rsidRDefault="00BD37A5" w:rsidP="00EC1081">
      <w:pPr>
        <w:pBdr>
          <w:top w:val="single" w:sz="4" w:space="1" w:color="auto"/>
          <w:left w:val="single" w:sz="4" w:space="4" w:color="auto"/>
          <w:bottom w:val="single" w:sz="4" w:space="1" w:color="auto"/>
          <w:right w:val="single" w:sz="4" w:space="4" w:color="auto"/>
        </w:pBdr>
        <w:rPr>
          <w:lang w:eastAsia="nl-NL"/>
        </w:rPr>
      </w:pPr>
      <w:bookmarkStart w:id="0" w:name="_GoBack"/>
      <w:bookmarkEnd w:id="0"/>
      <w:r>
        <w:rPr>
          <w:lang w:eastAsia="nl-NL"/>
        </w:rPr>
        <w:t>N</w:t>
      </w:r>
      <w:r w:rsidR="00E3648A">
        <w:rPr>
          <w:lang w:eastAsia="nl-NL"/>
        </w:rPr>
        <w:t xml:space="preserve">obody wants to see a live tweet reporting a goal before it appears when you are watching a soccer match live </w:t>
      </w:r>
      <w:r w:rsidR="00302CDD">
        <w:rPr>
          <w:lang w:eastAsia="nl-NL"/>
        </w:rPr>
        <w:t>on</w:t>
      </w:r>
      <w:r w:rsidR="00E3648A">
        <w:rPr>
          <w:lang w:eastAsia="nl-NL"/>
        </w:rPr>
        <w:t xml:space="preserve"> television.</w:t>
      </w:r>
      <w:r w:rsidR="00302CDD">
        <w:rPr>
          <w:lang w:eastAsia="nl-NL"/>
        </w:rPr>
        <w:t xml:space="preserve"> MPEG Dynamic Adaptive Streaming over HTTP (DASH) [</w:t>
      </w:r>
      <w:r>
        <w:rPr>
          <w:lang w:eastAsia="nl-NL"/>
        </w:rPr>
        <w:t>1</w:t>
      </w:r>
      <w:r w:rsidR="00302CDD">
        <w:rPr>
          <w:lang w:eastAsia="nl-NL"/>
        </w:rPr>
        <w:t xml:space="preserve">] has revolutionized video delivery over the internet but usually individual segments are </w:t>
      </w:r>
      <w:r>
        <w:rPr>
          <w:lang w:eastAsia="nl-NL"/>
        </w:rPr>
        <w:t>fully generated before being streamed, which introduces a latency of at least one segment</w:t>
      </w:r>
      <w:r w:rsidR="003E402D">
        <w:rPr>
          <w:lang w:eastAsia="nl-NL"/>
        </w:rPr>
        <w:t xml:space="preserve"> (see also Figure 1 below)</w:t>
      </w:r>
      <w:r>
        <w:rPr>
          <w:lang w:eastAsia="nl-NL"/>
        </w:rPr>
        <w:t xml:space="preserve">. </w:t>
      </w:r>
      <w:r w:rsidRPr="00BD37A5">
        <w:rPr>
          <w:lang w:eastAsia="nl-NL"/>
        </w:rPr>
        <w:t xml:space="preserve">A naïve solution could be to reduce </w:t>
      </w:r>
      <w:r>
        <w:rPr>
          <w:lang w:eastAsia="nl-NL"/>
        </w:rPr>
        <w:t xml:space="preserve">the segment </w:t>
      </w:r>
      <w:r w:rsidRPr="00BD37A5">
        <w:rPr>
          <w:lang w:eastAsia="nl-NL"/>
        </w:rPr>
        <w:t>size</w:t>
      </w:r>
      <w:r>
        <w:rPr>
          <w:lang w:eastAsia="nl-NL"/>
        </w:rPr>
        <w:t xml:space="preserve">, which decreases coding efficiency and increases communication overhead due to higher number of HTTP requests. </w:t>
      </w:r>
      <w:r w:rsidR="003E402D">
        <w:rPr>
          <w:lang w:eastAsia="nl-NL"/>
        </w:rPr>
        <w:t xml:space="preserve">A solution to this problem is provided by Part 6 of MPEG-DASH standard, which is referred to as DASH </w:t>
      </w:r>
      <w:r w:rsidR="003E402D" w:rsidRPr="00F935F8">
        <w:rPr>
          <w:lang w:eastAsia="nl-NL"/>
        </w:rPr>
        <w:t xml:space="preserve">with server push and </w:t>
      </w:r>
      <w:proofErr w:type="spellStart"/>
      <w:r w:rsidR="003E402D">
        <w:rPr>
          <w:lang w:eastAsia="nl-NL"/>
        </w:rPr>
        <w:t>W</w:t>
      </w:r>
      <w:r w:rsidR="003E402D" w:rsidRPr="00F935F8">
        <w:rPr>
          <w:lang w:eastAsia="nl-NL"/>
        </w:rPr>
        <w:t>eb</w:t>
      </w:r>
      <w:r w:rsidR="003E402D">
        <w:rPr>
          <w:lang w:eastAsia="nl-NL"/>
        </w:rPr>
        <w:t>S</w:t>
      </w:r>
      <w:r w:rsidR="003E402D" w:rsidRPr="00F935F8">
        <w:rPr>
          <w:lang w:eastAsia="nl-NL"/>
        </w:rPr>
        <w:t>ockets</w:t>
      </w:r>
      <w:proofErr w:type="spellEnd"/>
      <w:r w:rsidR="003E402D">
        <w:rPr>
          <w:lang w:eastAsia="nl-NL"/>
        </w:rPr>
        <w:t xml:space="preserve"> (</w:t>
      </w:r>
      <w:r w:rsidR="003E402D">
        <w:rPr>
          <w:iCs/>
          <w:lang w:val="en-GB"/>
        </w:rPr>
        <w:t xml:space="preserve">ISO/IEC 23009-6) [2]. The former – </w:t>
      </w:r>
      <w:r w:rsidR="003E402D" w:rsidRPr="00A91470">
        <w:rPr>
          <w:b/>
          <w:i/>
          <w:iCs/>
          <w:lang w:val="en-GB"/>
        </w:rPr>
        <w:t>server push</w:t>
      </w:r>
      <w:r w:rsidR="003E402D">
        <w:rPr>
          <w:iCs/>
          <w:lang w:val="en-GB"/>
        </w:rPr>
        <w:t xml:space="preserve"> – enables </w:t>
      </w:r>
      <w:r w:rsidR="003E402D">
        <w:rPr>
          <w:lang w:eastAsia="nl-NL"/>
        </w:rPr>
        <w:t xml:space="preserve">sending multiple responses (i.e., pushed by the server) to a single </w:t>
      </w:r>
      <w:r w:rsidR="00A91470">
        <w:rPr>
          <w:lang w:eastAsia="nl-NL"/>
        </w:rPr>
        <w:t>client request according to various strategies</w:t>
      </w:r>
      <w:r w:rsidR="00867B93">
        <w:rPr>
          <w:lang w:eastAsia="nl-NL"/>
        </w:rPr>
        <w:t>, which are specific to the implementation,</w:t>
      </w:r>
      <w:r w:rsidR="00A91470">
        <w:rPr>
          <w:lang w:eastAsia="nl-NL"/>
        </w:rPr>
        <w:t xml:space="preserve"> </w:t>
      </w:r>
      <w:r w:rsidR="003E402D">
        <w:rPr>
          <w:lang w:eastAsia="nl-NL"/>
        </w:rPr>
        <w:t xml:space="preserve">and the latter – </w:t>
      </w:r>
      <w:proofErr w:type="spellStart"/>
      <w:r w:rsidR="003E402D" w:rsidRPr="00A91470">
        <w:rPr>
          <w:b/>
          <w:i/>
          <w:lang w:eastAsia="nl-NL"/>
        </w:rPr>
        <w:t>WebSocket</w:t>
      </w:r>
      <w:proofErr w:type="spellEnd"/>
      <w:r w:rsidR="003E402D">
        <w:rPr>
          <w:lang w:eastAsia="nl-NL"/>
        </w:rPr>
        <w:t xml:space="preserve"> – </w:t>
      </w:r>
      <w:r w:rsidR="003E402D" w:rsidRPr="00A01CC0">
        <w:rPr>
          <w:lang w:eastAsia="nl-NL"/>
        </w:rPr>
        <w:t>provide</w:t>
      </w:r>
      <w:r w:rsidR="003E402D">
        <w:rPr>
          <w:lang w:eastAsia="nl-NL"/>
        </w:rPr>
        <w:t>s</w:t>
      </w:r>
      <w:r w:rsidR="003E402D" w:rsidRPr="00A01CC0">
        <w:rPr>
          <w:lang w:eastAsia="nl-NL"/>
        </w:rPr>
        <w:t xml:space="preserve"> full-</w:t>
      </w:r>
      <w:r w:rsidR="003E402D">
        <w:rPr>
          <w:lang w:eastAsia="nl-NL"/>
        </w:rPr>
        <w:t xml:space="preserve">duplex communication with the </w:t>
      </w:r>
      <w:r w:rsidR="00260591">
        <w:rPr>
          <w:lang w:eastAsia="nl-NL"/>
        </w:rPr>
        <w:t>aim</w:t>
      </w:r>
      <w:r w:rsidR="003E402D">
        <w:rPr>
          <w:lang w:eastAsia="nl-NL"/>
        </w:rPr>
        <w:t xml:space="preserve"> of </w:t>
      </w:r>
      <w:r w:rsidR="00260591">
        <w:rPr>
          <w:lang w:eastAsia="nl-NL"/>
        </w:rPr>
        <w:t>reducing</w:t>
      </w:r>
      <w:r w:rsidR="003E402D" w:rsidRPr="00A01CC0">
        <w:rPr>
          <w:lang w:eastAsia="nl-NL"/>
        </w:rPr>
        <w:t xml:space="preserve"> </w:t>
      </w:r>
      <w:r w:rsidR="00260591">
        <w:rPr>
          <w:lang w:eastAsia="nl-NL"/>
        </w:rPr>
        <w:t xml:space="preserve">the HTTP </w:t>
      </w:r>
      <w:r w:rsidR="003E402D" w:rsidRPr="00A01CC0">
        <w:rPr>
          <w:lang w:eastAsia="nl-NL"/>
        </w:rPr>
        <w:t>overhead</w:t>
      </w:r>
      <w:r w:rsidR="003E402D">
        <w:rPr>
          <w:lang w:eastAsia="nl-NL"/>
        </w:rPr>
        <w:t>.</w:t>
      </w:r>
    </w:p>
    <w:p w14:paraId="52E80AEB" w14:textId="43761AFE" w:rsidR="003E168E" w:rsidRDefault="003E402D" w:rsidP="00D201C0">
      <w:pPr>
        <w:rPr>
          <w:lang w:val="en-GB"/>
        </w:rPr>
      </w:pPr>
      <w:r>
        <w:rPr>
          <w:lang w:eastAsia="nl-NL"/>
        </w:rPr>
        <w:t>The remainder of this white paper provides a</w:t>
      </w:r>
      <w:r w:rsidR="00F250ED">
        <w:rPr>
          <w:iCs/>
          <w:lang w:val="en-GB"/>
        </w:rPr>
        <w:t xml:space="preserve"> brief overview of </w:t>
      </w:r>
      <w:r w:rsidR="003E168E">
        <w:rPr>
          <w:iCs/>
          <w:lang w:val="en-GB"/>
        </w:rPr>
        <w:t xml:space="preserve">the </w:t>
      </w:r>
      <w:r w:rsidR="003E168E" w:rsidRPr="001419E2">
        <w:rPr>
          <w:rFonts w:eastAsia="MS ??"/>
        </w:rPr>
        <w:t>carriage of MPEG</w:t>
      </w:r>
      <w:r w:rsidR="00C21859">
        <w:rPr>
          <w:rFonts w:eastAsia="MS ??"/>
        </w:rPr>
        <w:t>-</w:t>
      </w:r>
      <w:r w:rsidR="003E168E" w:rsidRPr="001419E2">
        <w:rPr>
          <w:rFonts w:eastAsia="MS ??"/>
        </w:rPr>
        <w:t xml:space="preserve">DASH media presentations </w:t>
      </w:r>
      <w:r w:rsidR="003E168E" w:rsidRPr="001419E2">
        <w:t xml:space="preserve">over full duplex HTTP-compatible protocols, particularly HTTP/2 and </w:t>
      </w:r>
      <w:proofErr w:type="spellStart"/>
      <w:r w:rsidR="003E168E" w:rsidRPr="001419E2">
        <w:t>WebSocke</w:t>
      </w:r>
      <w:r w:rsidR="003E168E">
        <w:t>t</w:t>
      </w:r>
      <w:r w:rsidR="003A0660">
        <w:t>s</w:t>
      </w:r>
      <w:proofErr w:type="spellEnd"/>
      <w:r w:rsidR="00F250ED">
        <w:rPr>
          <w:iCs/>
          <w:lang w:val="en-GB"/>
        </w:rPr>
        <w:t>, a</w:t>
      </w:r>
      <w:r w:rsidR="00C21859">
        <w:rPr>
          <w:iCs/>
          <w:lang w:val="en-GB"/>
        </w:rPr>
        <w:t>s defined within P</w:t>
      </w:r>
      <w:r w:rsidR="00F250ED">
        <w:rPr>
          <w:iCs/>
          <w:lang w:val="en-GB"/>
        </w:rPr>
        <w:t>art 6</w:t>
      </w:r>
      <w:r w:rsidR="00F250ED" w:rsidRPr="00F250ED">
        <w:rPr>
          <w:iCs/>
          <w:lang w:val="en-GB"/>
        </w:rPr>
        <w:t xml:space="preserve"> of</w:t>
      </w:r>
      <w:r w:rsidR="00F250ED">
        <w:rPr>
          <w:iCs/>
          <w:lang w:val="en-GB"/>
        </w:rPr>
        <w:t xml:space="preserve"> the MPEG</w:t>
      </w:r>
      <w:r w:rsidR="00C21859">
        <w:rPr>
          <w:iCs/>
          <w:lang w:val="en-GB"/>
        </w:rPr>
        <w:t>-</w:t>
      </w:r>
      <w:r w:rsidR="003A0660">
        <w:rPr>
          <w:iCs/>
          <w:lang w:val="en-GB"/>
        </w:rPr>
        <w:t>DASH standard</w:t>
      </w:r>
      <w:r w:rsidR="00F250ED" w:rsidRPr="00F250ED">
        <w:rPr>
          <w:lang w:val="en-GB"/>
        </w:rPr>
        <w:t>.</w:t>
      </w:r>
    </w:p>
    <w:p w14:paraId="36D57756" w14:textId="77777777" w:rsidR="002A4D76" w:rsidRDefault="002A4D76" w:rsidP="002A4D76">
      <w:pPr>
        <w:pStyle w:val="Heading1"/>
      </w:pPr>
      <w:r>
        <w:t>Introduction</w:t>
      </w:r>
    </w:p>
    <w:p w14:paraId="364FEBA5" w14:textId="19F9590E" w:rsidR="001C5543" w:rsidRDefault="00F935F8" w:rsidP="00D201C0">
      <w:pPr>
        <w:rPr>
          <w:lang w:eastAsia="nl-NL"/>
        </w:rPr>
      </w:pPr>
      <w:r>
        <w:rPr>
          <w:lang w:eastAsia="nl-NL"/>
        </w:rPr>
        <w:t xml:space="preserve">MPEG </w:t>
      </w:r>
      <w:r w:rsidR="001C5543">
        <w:rPr>
          <w:lang w:eastAsia="nl-NL"/>
        </w:rPr>
        <w:t>Dynamic Adaptive Streaming over HTTP</w:t>
      </w:r>
      <w:r w:rsidR="00F3765C">
        <w:rPr>
          <w:lang w:eastAsia="nl-NL"/>
        </w:rPr>
        <w:t xml:space="preserve"> (DASH)</w:t>
      </w:r>
      <w:r w:rsidR="001C5543">
        <w:rPr>
          <w:lang w:eastAsia="nl-NL"/>
        </w:rPr>
        <w:t xml:space="preserve"> has revolutionized video delivery over the </w:t>
      </w:r>
      <w:r w:rsidR="00A67237">
        <w:rPr>
          <w:lang w:eastAsia="nl-NL"/>
        </w:rPr>
        <w:t>i</w:t>
      </w:r>
      <w:r w:rsidR="001C5543">
        <w:rPr>
          <w:lang w:eastAsia="nl-NL"/>
        </w:rPr>
        <w:t>nternet</w:t>
      </w:r>
      <w:r w:rsidR="00D939F9">
        <w:rPr>
          <w:lang w:eastAsia="nl-NL"/>
        </w:rPr>
        <w:t xml:space="preserve"> with using the existing web server and cache infrastructure. </w:t>
      </w:r>
      <w:r w:rsidR="009C7C55">
        <w:rPr>
          <w:lang w:eastAsia="nl-NL"/>
        </w:rPr>
        <w:t>It has made streaming cost-effective, easily deployable</w:t>
      </w:r>
      <w:r w:rsidR="00A67237">
        <w:rPr>
          <w:lang w:eastAsia="nl-NL"/>
        </w:rPr>
        <w:t>,</w:t>
      </w:r>
      <w:r w:rsidR="009C7C55">
        <w:rPr>
          <w:lang w:eastAsia="nl-NL"/>
        </w:rPr>
        <w:t xml:space="preserve"> and scalable. Among the two scenarios of streaming, video on demand</w:t>
      </w:r>
      <w:r w:rsidR="00A67237">
        <w:rPr>
          <w:lang w:eastAsia="nl-NL"/>
        </w:rPr>
        <w:t xml:space="preserve"> (</w:t>
      </w:r>
      <w:proofErr w:type="spellStart"/>
      <w:r w:rsidR="00A67237">
        <w:rPr>
          <w:lang w:eastAsia="nl-NL"/>
        </w:rPr>
        <w:t>VoD</w:t>
      </w:r>
      <w:proofErr w:type="spellEnd"/>
      <w:r w:rsidR="00A67237">
        <w:rPr>
          <w:lang w:eastAsia="nl-NL"/>
        </w:rPr>
        <w:t>)</w:t>
      </w:r>
      <w:r w:rsidR="009C7C55">
        <w:rPr>
          <w:lang w:eastAsia="nl-NL"/>
        </w:rPr>
        <w:t xml:space="preserve"> and live (such as sports), the latter is more challenging since the content </w:t>
      </w:r>
      <w:r w:rsidR="00C324DE">
        <w:rPr>
          <w:lang w:eastAsia="nl-NL"/>
        </w:rPr>
        <w:t>should</w:t>
      </w:r>
      <w:r w:rsidR="009C7C55">
        <w:rPr>
          <w:lang w:eastAsia="nl-NL"/>
        </w:rPr>
        <w:t xml:space="preserve"> be delivered as soon as it is generated. Having low latency is of paramount importance in such cases. Nobody wants to see a live tweet reporting a goal before </w:t>
      </w:r>
      <w:r w:rsidR="00663F70">
        <w:rPr>
          <w:lang w:eastAsia="nl-NL"/>
        </w:rPr>
        <w:t>it appears on the television when you are watching a soccer match</w:t>
      </w:r>
      <w:r w:rsidR="009C7C55">
        <w:rPr>
          <w:lang w:eastAsia="nl-NL"/>
        </w:rPr>
        <w:t xml:space="preserve"> </w:t>
      </w:r>
      <w:r w:rsidR="00663F70">
        <w:rPr>
          <w:lang w:eastAsia="nl-NL"/>
        </w:rPr>
        <w:t xml:space="preserve">live </w:t>
      </w:r>
      <w:r w:rsidR="009C7C55">
        <w:rPr>
          <w:lang w:eastAsia="nl-NL"/>
        </w:rPr>
        <w:t>in television.</w:t>
      </w:r>
    </w:p>
    <w:p w14:paraId="79A6CB2D" w14:textId="3B013B3F" w:rsidR="000D2F69" w:rsidRDefault="00833D2D" w:rsidP="00D201C0">
      <w:pPr>
        <w:rPr>
          <w:lang w:eastAsia="nl-NL"/>
        </w:rPr>
      </w:pPr>
      <w:r>
        <w:rPr>
          <w:lang w:eastAsia="nl-NL"/>
        </w:rPr>
        <w:t xml:space="preserve">Although HTTP streaming makes </w:t>
      </w:r>
      <w:r w:rsidR="00127C90">
        <w:rPr>
          <w:lang w:eastAsia="nl-NL"/>
        </w:rPr>
        <w:t xml:space="preserve">it delivery of media cheaper, it </w:t>
      </w:r>
      <w:r w:rsidR="00CF144D">
        <w:rPr>
          <w:lang w:eastAsia="nl-NL"/>
        </w:rPr>
        <w:t>has shortcomings</w:t>
      </w:r>
      <w:r w:rsidR="00127C90">
        <w:rPr>
          <w:lang w:eastAsia="nl-NL"/>
        </w:rPr>
        <w:t xml:space="preserve"> when it comes to live streaming, since a </w:t>
      </w:r>
      <w:r w:rsidR="00B47EDE">
        <w:rPr>
          <w:lang w:eastAsia="nl-NL"/>
        </w:rPr>
        <w:t>segment</w:t>
      </w:r>
      <w:r w:rsidR="00127C90">
        <w:rPr>
          <w:lang w:eastAsia="nl-NL"/>
        </w:rPr>
        <w:t xml:space="preserve"> </w:t>
      </w:r>
      <w:r w:rsidR="00132269">
        <w:rPr>
          <w:lang w:eastAsia="nl-NL"/>
        </w:rPr>
        <w:t xml:space="preserve">is </w:t>
      </w:r>
      <w:r w:rsidR="00D201C0">
        <w:rPr>
          <w:lang w:eastAsia="nl-NL"/>
        </w:rPr>
        <w:t>typically</w:t>
      </w:r>
      <w:r w:rsidR="00127C90">
        <w:rPr>
          <w:lang w:eastAsia="nl-NL"/>
        </w:rPr>
        <w:t xml:space="preserve"> fully generated before it can be streamed. This introduces a latency of at least </w:t>
      </w:r>
      <w:r w:rsidR="00CF144D">
        <w:rPr>
          <w:lang w:eastAsia="nl-NL"/>
        </w:rPr>
        <w:t>one</w:t>
      </w:r>
      <w:r w:rsidR="00127C90">
        <w:rPr>
          <w:lang w:eastAsia="nl-NL"/>
        </w:rPr>
        <w:t xml:space="preserve"> </w:t>
      </w:r>
      <w:r w:rsidR="00CF144D">
        <w:rPr>
          <w:lang w:eastAsia="nl-NL"/>
        </w:rPr>
        <w:t>segment</w:t>
      </w:r>
      <w:r w:rsidR="00127C90">
        <w:rPr>
          <w:lang w:eastAsia="nl-NL"/>
        </w:rPr>
        <w:t>.</w:t>
      </w:r>
    </w:p>
    <w:p w14:paraId="31607A5A" w14:textId="77777777" w:rsidR="001C5543" w:rsidRDefault="00663F70" w:rsidP="001C5543">
      <w:pPr>
        <w:widowControl w:val="0"/>
        <w:autoSpaceDE w:val="0"/>
        <w:autoSpaceDN w:val="0"/>
        <w:adjustRightInd w:val="0"/>
        <w:jc w:val="left"/>
        <w:rPr>
          <w:rFonts w:ascii="Times" w:hAnsi="Times" w:cs="Times"/>
          <w:lang w:eastAsia="nl-NL"/>
        </w:rPr>
      </w:pPr>
      <w:r w:rsidRPr="00663F70">
        <w:rPr>
          <w:noProof/>
        </w:rPr>
        <w:lastRenderedPageBreak/>
        <mc:AlternateContent>
          <mc:Choice Requires="wpg">
            <w:drawing>
              <wp:inline distT="0" distB="0" distL="0" distR="0" wp14:anchorId="60E513C1" wp14:editId="4F33C561">
                <wp:extent cx="5943600" cy="1724759"/>
                <wp:effectExtent l="0" t="0" r="0" b="0"/>
                <wp:docPr id="58" name="Group 1"/>
                <wp:cNvGraphicFramePr/>
                <a:graphic xmlns:a="http://schemas.openxmlformats.org/drawingml/2006/main">
                  <a:graphicData uri="http://schemas.microsoft.com/office/word/2010/wordprocessingGroup">
                    <wpg:wgp>
                      <wpg:cNvGrpSpPr/>
                      <wpg:grpSpPr>
                        <a:xfrm>
                          <a:off x="0" y="0"/>
                          <a:ext cx="5943600" cy="1724759"/>
                          <a:chOff x="0" y="0"/>
                          <a:chExt cx="9148887" cy="2655507"/>
                        </a:xfrm>
                      </wpg:grpSpPr>
                      <wps:wsp>
                        <wps:cNvPr id="59" name="Rectangle 59"/>
                        <wps:cNvSpPr/>
                        <wps:spPr>
                          <a:xfrm>
                            <a:off x="1038934" y="911824"/>
                            <a:ext cx="939800" cy="520700"/>
                          </a:xfrm>
                          <a:prstGeom prst="rect">
                            <a:avLst/>
                          </a:prstGeom>
                          <a:gradFill rotWithShape="1">
                            <a:gsLst>
                              <a:gs pos="0">
                                <a:srgbClr val="000000">
                                  <a:tint val="30000"/>
                                  <a:satMod val="250000"/>
                                </a:srgbClr>
                              </a:gs>
                              <a:gs pos="72000">
                                <a:srgbClr val="000000">
                                  <a:tint val="75000"/>
                                  <a:satMod val="210000"/>
                                </a:srgbClr>
                              </a:gs>
                              <a:gs pos="100000">
                                <a:srgbClr val="000000">
                                  <a:tint val="85000"/>
                                  <a:satMod val="210000"/>
                                </a:srgbClr>
                              </a:gs>
                            </a:gsLst>
                            <a:lin ang="5400000" scaled="1"/>
                          </a:gradFill>
                          <a:ln w="10000" cap="flat" cmpd="sng" algn="ctr">
                            <a:solidFill>
                              <a:srgbClr val="000000"/>
                            </a:solidFill>
                            <a:prstDash val="solid"/>
                          </a:ln>
                          <a:effectLst>
                            <a:outerShdw blurRad="76200" dist="50800" dir="5400000" rotWithShape="0">
                              <a:srgbClr val="4E3B30">
                                <a:alpha val="60000"/>
                              </a:srgbClr>
                            </a:outerShdw>
                          </a:effectLst>
                        </wps:spPr>
                        <wps:txbx>
                          <w:txbxContent>
                            <w:p w14:paraId="60BE8256"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Encoder</w:t>
                              </w:r>
                            </w:p>
                          </w:txbxContent>
                        </wps:txbx>
                        <wps:bodyPr rtlCol="0" anchor="ctr"/>
                      </wps:wsp>
                      <wps:wsp>
                        <wps:cNvPr id="60" name="Rectangle 60"/>
                        <wps:cNvSpPr/>
                        <wps:spPr>
                          <a:xfrm>
                            <a:off x="2698559" y="836344"/>
                            <a:ext cx="1375675" cy="598097"/>
                          </a:xfrm>
                          <a:prstGeom prst="rect">
                            <a:avLst/>
                          </a:prstGeom>
                          <a:gradFill rotWithShape="1">
                            <a:gsLst>
                              <a:gs pos="0">
                                <a:srgbClr val="000000">
                                  <a:tint val="30000"/>
                                  <a:satMod val="250000"/>
                                </a:srgbClr>
                              </a:gs>
                              <a:gs pos="72000">
                                <a:srgbClr val="000000">
                                  <a:tint val="75000"/>
                                  <a:satMod val="210000"/>
                                </a:srgbClr>
                              </a:gs>
                              <a:gs pos="100000">
                                <a:srgbClr val="000000">
                                  <a:tint val="85000"/>
                                  <a:satMod val="210000"/>
                                </a:srgbClr>
                              </a:gs>
                            </a:gsLst>
                            <a:lin ang="5400000" scaled="1"/>
                          </a:gradFill>
                          <a:ln w="10000" cap="flat" cmpd="sng" algn="ctr">
                            <a:solidFill>
                              <a:srgbClr val="000000"/>
                            </a:solidFill>
                            <a:prstDash val="solid"/>
                          </a:ln>
                          <a:effectLst>
                            <a:outerShdw blurRad="76200" dist="50800" dir="5400000" rotWithShape="0">
                              <a:srgbClr val="4E3B30">
                                <a:alpha val="60000"/>
                              </a:srgbClr>
                            </a:outerShdw>
                          </a:effectLst>
                        </wps:spPr>
                        <wps:txbx>
                          <w:txbxContent>
                            <w:p w14:paraId="083C1F73"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Live Packager</w:t>
                              </w:r>
                            </w:p>
                          </w:txbxContent>
                        </wps:txbx>
                        <wps:bodyPr rtlCol="0" anchor="ctr"/>
                      </wps:wsp>
                      <wps:wsp>
                        <wps:cNvPr id="61" name="Rectangle 61"/>
                        <wps:cNvSpPr/>
                        <wps:spPr>
                          <a:xfrm>
                            <a:off x="4920100" y="859348"/>
                            <a:ext cx="1178945" cy="598097"/>
                          </a:xfrm>
                          <a:prstGeom prst="rect">
                            <a:avLst/>
                          </a:prstGeom>
                          <a:gradFill rotWithShape="1">
                            <a:gsLst>
                              <a:gs pos="0">
                                <a:srgbClr val="000000">
                                  <a:tint val="30000"/>
                                  <a:satMod val="250000"/>
                                </a:srgbClr>
                              </a:gs>
                              <a:gs pos="72000">
                                <a:srgbClr val="000000">
                                  <a:tint val="75000"/>
                                  <a:satMod val="210000"/>
                                </a:srgbClr>
                              </a:gs>
                              <a:gs pos="100000">
                                <a:srgbClr val="000000">
                                  <a:tint val="85000"/>
                                  <a:satMod val="210000"/>
                                </a:srgbClr>
                              </a:gs>
                            </a:gsLst>
                            <a:lin ang="5400000" scaled="1"/>
                          </a:gradFill>
                          <a:ln w="10000" cap="flat" cmpd="sng" algn="ctr">
                            <a:solidFill>
                              <a:srgbClr val="000000"/>
                            </a:solidFill>
                            <a:prstDash val="solid"/>
                          </a:ln>
                          <a:effectLst>
                            <a:outerShdw blurRad="76200" dist="50800" dir="5400000" rotWithShape="0">
                              <a:srgbClr val="4E3B30">
                                <a:alpha val="60000"/>
                              </a:srgbClr>
                            </a:outerShdw>
                          </a:effectLst>
                        </wps:spPr>
                        <wps:txbx>
                          <w:txbxContent>
                            <w:p w14:paraId="2F9149CE"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Web Server</w:t>
                              </w:r>
                            </w:p>
                          </w:txbxContent>
                        </wps:txbx>
                        <wps:bodyPr rtlCol="0" anchor="ctr"/>
                      </wps:wsp>
                      <wps:wsp>
                        <wps:cNvPr id="62" name="Rectangle 62"/>
                        <wps:cNvSpPr/>
                        <wps:spPr>
                          <a:xfrm>
                            <a:off x="6823661" y="839219"/>
                            <a:ext cx="845389" cy="598097"/>
                          </a:xfrm>
                          <a:prstGeom prst="rect">
                            <a:avLst/>
                          </a:prstGeom>
                          <a:gradFill rotWithShape="1">
                            <a:gsLst>
                              <a:gs pos="0">
                                <a:srgbClr val="000000">
                                  <a:tint val="30000"/>
                                  <a:satMod val="250000"/>
                                </a:srgbClr>
                              </a:gs>
                              <a:gs pos="72000">
                                <a:srgbClr val="000000">
                                  <a:tint val="75000"/>
                                  <a:satMod val="210000"/>
                                </a:srgbClr>
                              </a:gs>
                              <a:gs pos="100000">
                                <a:srgbClr val="000000">
                                  <a:tint val="85000"/>
                                  <a:satMod val="210000"/>
                                </a:srgbClr>
                              </a:gs>
                            </a:gsLst>
                            <a:lin ang="5400000" scaled="1"/>
                          </a:gradFill>
                          <a:ln w="10000" cap="flat" cmpd="sng" algn="ctr">
                            <a:solidFill>
                              <a:srgbClr val="000000"/>
                            </a:solidFill>
                            <a:prstDash val="solid"/>
                          </a:ln>
                          <a:effectLst>
                            <a:outerShdw blurRad="76200" dist="50800" dir="5400000" rotWithShape="0">
                              <a:srgbClr val="4E3B30">
                                <a:alpha val="60000"/>
                              </a:srgbClr>
                            </a:outerShdw>
                          </a:effectLst>
                        </wps:spPr>
                        <wps:txbx>
                          <w:txbxContent>
                            <w:p w14:paraId="788E3EC4" w14:textId="77777777" w:rsidR="00663F70" w:rsidRPr="00663F70" w:rsidRDefault="00663F70" w:rsidP="00663F70">
                              <w:pPr>
                                <w:pStyle w:val="NormalWeb"/>
                                <w:jc w:val="center"/>
                                <w:rPr>
                                  <w:sz w:val="18"/>
                                  <w:szCs w:val="18"/>
                                </w:rPr>
                              </w:pPr>
                              <w:r w:rsidRPr="00663F70">
                                <w:rPr>
                                  <w:rFonts w:hAnsi="Calibri" w:cstheme="minorBidi"/>
                                  <w:color w:val="000000" w:themeColor="dark1"/>
                                  <w:kern w:val="24"/>
                                  <w:sz w:val="18"/>
                                  <w:szCs w:val="18"/>
                                </w:rPr>
                                <w:t>Player</w:t>
                              </w:r>
                            </w:p>
                          </w:txbxContent>
                        </wps:txbx>
                        <wps:bodyPr rtlCol="0" anchor="ctr"/>
                      </wps:wsp>
                      <wps:wsp>
                        <wps:cNvPr id="63" name="Straight Arrow Connector 63"/>
                        <wps:cNvCnPr/>
                        <wps:spPr>
                          <a:xfrm>
                            <a:off x="684053" y="1167022"/>
                            <a:ext cx="250166" cy="1588"/>
                          </a:xfrm>
                          <a:prstGeom prst="straightConnector1">
                            <a:avLst/>
                          </a:prstGeom>
                          <a:noFill/>
                          <a:ln w="19050" cap="flat" cmpd="sng" algn="ctr">
                            <a:solidFill>
                              <a:srgbClr val="000000"/>
                            </a:solidFill>
                            <a:prstDash val="solid"/>
                            <a:tailEnd type="arrow"/>
                          </a:ln>
                          <a:effectLst/>
                        </wps:spPr>
                        <wps:bodyPr/>
                      </wps:wsp>
                      <wps:wsp>
                        <wps:cNvPr id="64" name="Straight Arrow Connector 64"/>
                        <wps:cNvCnPr/>
                        <wps:spPr>
                          <a:xfrm flipV="1">
                            <a:off x="2073865" y="1141143"/>
                            <a:ext cx="520460" cy="5751"/>
                          </a:xfrm>
                          <a:prstGeom prst="straightConnector1">
                            <a:avLst/>
                          </a:prstGeom>
                          <a:noFill/>
                          <a:ln w="19050" cap="flat" cmpd="sng" algn="ctr">
                            <a:solidFill>
                              <a:srgbClr val="000000"/>
                            </a:solidFill>
                            <a:prstDash val="solid"/>
                            <a:tailEnd type="arrow"/>
                          </a:ln>
                          <a:effectLst/>
                        </wps:spPr>
                        <wps:bodyPr/>
                      </wps:wsp>
                      <wps:wsp>
                        <wps:cNvPr id="65" name="Straight Arrow Connector 65"/>
                        <wps:cNvCnPr/>
                        <wps:spPr>
                          <a:xfrm flipV="1">
                            <a:off x="4112334" y="1158396"/>
                            <a:ext cx="778054" cy="7428"/>
                          </a:xfrm>
                          <a:prstGeom prst="straightConnector1">
                            <a:avLst/>
                          </a:prstGeom>
                          <a:noFill/>
                          <a:ln w="19050" cap="flat" cmpd="sng" algn="ctr">
                            <a:solidFill>
                              <a:srgbClr val="000000"/>
                            </a:solidFill>
                            <a:prstDash val="solid"/>
                            <a:tailEnd type="arrow"/>
                          </a:ln>
                          <a:effectLst/>
                        </wps:spPr>
                        <wps:bodyPr/>
                      </wps:wsp>
                      <wps:wsp>
                        <wps:cNvPr id="66" name="Straight Arrow Connector 66"/>
                        <wps:cNvCnPr/>
                        <wps:spPr>
                          <a:xfrm>
                            <a:off x="6195134" y="1076924"/>
                            <a:ext cx="558800" cy="0"/>
                          </a:xfrm>
                          <a:prstGeom prst="straightConnector1">
                            <a:avLst/>
                          </a:prstGeom>
                          <a:noFill/>
                          <a:ln w="19050" cap="flat" cmpd="sng" algn="ctr">
                            <a:solidFill>
                              <a:srgbClr val="000000"/>
                            </a:solidFill>
                            <a:prstDash val="solid"/>
                            <a:tailEnd type="arrow"/>
                          </a:ln>
                          <a:effectLst/>
                        </wps:spPr>
                        <wps:bodyPr/>
                      </wps:wsp>
                      <pic:pic xmlns:pic="http://schemas.openxmlformats.org/drawingml/2006/picture">
                        <pic:nvPicPr>
                          <pic:cNvPr id="67" name="Picture 67"/>
                          <pic:cNvPicPr>
                            <a:picLocks noChangeAspect="1" noChangeArrowheads="1"/>
                          </pic:cNvPicPr>
                        </pic:nvPicPr>
                        <pic:blipFill>
                          <a:blip r:embed="rId7" cstate="print"/>
                          <a:srcRect/>
                          <a:stretch>
                            <a:fillRect/>
                          </a:stretch>
                        </pic:blipFill>
                        <pic:spPr bwMode="auto">
                          <a:xfrm>
                            <a:off x="8095463" y="865307"/>
                            <a:ext cx="586386" cy="586386"/>
                          </a:xfrm>
                          <a:prstGeom prst="rect">
                            <a:avLst/>
                          </a:prstGeom>
                          <a:noFill/>
                          <a:ln w="9525">
                            <a:noFill/>
                            <a:miter lim="800000"/>
                            <a:headEnd/>
                            <a:tailEnd/>
                          </a:ln>
                          <a:effectLst/>
                        </pic:spPr>
                      </pic:pic>
                      <wps:wsp>
                        <wps:cNvPr id="68" name="Straight Arrow Connector 68"/>
                        <wps:cNvCnPr/>
                        <wps:spPr>
                          <a:xfrm>
                            <a:off x="7763943" y="1136109"/>
                            <a:ext cx="414070" cy="8627"/>
                          </a:xfrm>
                          <a:prstGeom prst="straightConnector1">
                            <a:avLst/>
                          </a:prstGeom>
                          <a:noFill/>
                          <a:ln w="19050" cap="flat" cmpd="sng" algn="ctr">
                            <a:solidFill>
                              <a:srgbClr val="000000"/>
                            </a:solidFill>
                            <a:prstDash val="solid"/>
                            <a:tailEnd type="arrow"/>
                          </a:ln>
                          <a:effectLst/>
                        </wps:spPr>
                        <wps:bodyPr/>
                      </wps:wsp>
                      <wps:wsp>
                        <wps:cNvPr id="69" name="Rectangle 69"/>
                        <wps:cNvSpPr/>
                        <wps:spPr>
                          <a:xfrm>
                            <a:off x="3211352" y="562205"/>
                            <a:ext cx="207034" cy="103517"/>
                          </a:xfrm>
                          <a:prstGeom prst="rect">
                            <a:avLst/>
                          </a:prstGeom>
                          <a:solidFill>
                            <a:srgbClr val="FF0000"/>
                          </a:solidFill>
                          <a:ln w="25400" cap="flat" cmpd="sng" algn="ctr">
                            <a:solidFill>
                              <a:srgbClr val="000000"/>
                            </a:solidFill>
                            <a:prstDash val="solid"/>
                          </a:ln>
                          <a:effectLst/>
                        </wps:spPr>
                        <wps:bodyPr rtlCol="0" anchor="ctr"/>
                      </wps:wsp>
                      <wps:wsp>
                        <wps:cNvPr id="70" name="Rectangle 70"/>
                        <wps:cNvSpPr/>
                        <wps:spPr>
                          <a:xfrm>
                            <a:off x="2966937" y="559329"/>
                            <a:ext cx="207034" cy="103517"/>
                          </a:xfrm>
                          <a:prstGeom prst="rect">
                            <a:avLst/>
                          </a:prstGeom>
                          <a:solidFill>
                            <a:srgbClr val="FF0000"/>
                          </a:solidFill>
                          <a:ln w="25400" cap="flat" cmpd="sng" algn="ctr">
                            <a:solidFill>
                              <a:srgbClr val="000000"/>
                            </a:solidFill>
                            <a:prstDash val="solid"/>
                          </a:ln>
                          <a:effectLst/>
                        </wps:spPr>
                        <wps:bodyPr rtlCol="0" anchor="ctr"/>
                      </wps:wsp>
                      <wps:wsp>
                        <wps:cNvPr id="71" name="Rectangle 71"/>
                        <wps:cNvSpPr/>
                        <wps:spPr>
                          <a:xfrm>
                            <a:off x="3687003" y="563403"/>
                            <a:ext cx="207034" cy="103517"/>
                          </a:xfrm>
                          <a:prstGeom prst="rect">
                            <a:avLst/>
                          </a:prstGeom>
                          <a:solidFill>
                            <a:srgbClr val="FF0000"/>
                          </a:solidFill>
                          <a:ln w="25400" cap="flat" cmpd="sng" algn="ctr">
                            <a:solidFill>
                              <a:srgbClr val="000000"/>
                            </a:solidFill>
                            <a:prstDash val="solid"/>
                          </a:ln>
                          <a:effectLst/>
                        </wps:spPr>
                        <wps:bodyPr rtlCol="0" anchor="ctr"/>
                      </wps:wsp>
                      <wps:wsp>
                        <wps:cNvPr id="72" name="Rectangle 72"/>
                        <wps:cNvSpPr/>
                        <wps:spPr>
                          <a:xfrm>
                            <a:off x="3285697" y="334474"/>
                            <a:ext cx="469174" cy="709789"/>
                          </a:xfrm>
                          <a:prstGeom prst="rect">
                            <a:avLst/>
                          </a:prstGeom>
                        </wps:spPr>
                        <wps:txbx>
                          <w:txbxContent>
                            <w:p w14:paraId="46945966" w14:textId="77777777" w:rsidR="00663F70" w:rsidRPr="00663F70" w:rsidRDefault="00663F70" w:rsidP="00663F70">
                              <w:pPr>
                                <w:pStyle w:val="NormalWeb"/>
                                <w:rPr>
                                  <w:sz w:val="32"/>
                                </w:rPr>
                              </w:pPr>
                              <w:r w:rsidRPr="00663F70">
                                <w:rPr>
                                  <w:rFonts w:hAnsi="Calibri" w:cstheme="minorBidi"/>
                                  <w:color w:val="000000" w:themeColor="text1"/>
                                  <w:kern w:val="24"/>
                                  <w:sz w:val="28"/>
                                  <w:szCs w:val="36"/>
                                </w:rPr>
                                <w:t>…</w:t>
                              </w:r>
                            </w:p>
                          </w:txbxContent>
                        </wps:txbx>
                        <wps:bodyPr wrap="square">
                          <a:spAutoFit/>
                        </wps:bodyPr>
                      </wps:wsp>
                      <wps:wsp>
                        <wps:cNvPr id="73" name="Rectangle 73"/>
                        <wps:cNvSpPr/>
                        <wps:spPr>
                          <a:xfrm>
                            <a:off x="2902296" y="158210"/>
                            <a:ext cx="1083987" cy="625710"/>
                          </a:xfrm>
                          <a:prstGeom prst="rect">
                            <a:avLst/>
                          </a:prstGeom>
                        </wps:spPr>
                        <wps:txbx>
                          <w:txbxContent>
                            <w:p w14:paraId="245CFBB1" w14:textId="77777777" w:rsidR="00663F70" w:rsidRPr="00663F70" w:rsidRDefault="00663F70" w:rsidP="00663F70">
                              <w:pPr>
                                <w:pStyle w:val="NormalWeb"/>
                                <w:rPr>
                                  <w:sz w:val="16"/>
                                </w:rPr>
                              </w:pPr>
                              <w:r w:rsidRPr="00663F70">
                                <w:rPr>
                                  <w:rFonts w:hAnsi="Calibri" w:cstheme="minorBidi"/>
                                  <w:color w:val="000000" w:themeColor="text1"/>
                                  <w:kern w:val="24"/>
                                  <w:sz w:val="21"/>
                                  <w:szCs w:val="36"/>
                                </w:rPr>
                                <w:t>segments</w:t>
                              </w:r>
                            </w:p>
                          </w:txbxContent>
                        </wps:txbx>
                        <wps:bodyPr wrap="none">
                          <a:spAutoFit/>
                        </wps:bodyPr>
                      </wps:wsp>
                      <wps:wsp>
                        <wps:cNvPr id="74" name="Rectangle 74"/>
                        <wps:cNvSpPr/>
                        <wps:spPr>
                          <a:xfrm>
                            <a:off x="6130852" y="424984"/>
                            <a:ext cx="947144" cy="757695"/>
                          </a:xfrm>
                          <a:prstGeom prst="rect">
                            <a:avLst/>
                          </a:prstGeom>
                        </wps:spPr>
                        <wps:txbx>
                          <w:txbxContent>
                            <w:p w14:paraId="5A17D67D" w14:textId="77777777" w:rsidR="00663F70" w:rsidRDefault="00663F70" w:rsidP="00663F70">
                              <w:pPr>
                                <w:pStyle w:val="NormalWeb"/>
                              </w:pPr>
                              <w:r>
                                <w:rPr>
                                  <w:rFonts w:hAnsi="Calibri" w:cstheme="minorBidi"/>
                                  <w:color w:val="000000" w:themeColor="text1"/>
                                  <w:kern w:val="24"/>
                                  <w:sz w:val="32"/>
                                  <w:szCs w:val="32"/>
                                </w:rPr>
                                <w:t>HTTP</w:t>
                              </w:r>
                            </w:p>
                          </w:txbxContent>
                        </wps:txbx>
                        <wps:bodyPr wrap="none">
                          <a:spAutoFit/>
                        </wps:bodyPr>
                      </wps:wsp>
                      <wps:wsp>
                        <wps:cNvPr id="75" name="Straight Arrow Connector 75"/>
                        <wps:cNvCnPr/>
                        <wps:spPr>
                          <a:xfrm rot="10800000" flipV="1">
                            <a:off x="6176684" y="1241064"/>
                            <a:ext cx="517585" cy="1"/>
                          </a:xfrm>
                          <a:prstGeom prst="straightConnector1">
                            <a:avLst/>
                          </a:prstGeom>
                          <a:noFill/>
                          <a:ln w="19050" cap="flat" cmpd="sng" algn="ctr">
                            <a:solidFill>
                              <a:srgbClr val="000000"/>
                            </a:solidFill>
                            <a:prstDash val="solid"/>
                            <a:tailEnd type="arrow"/>
                          </a:ln>
                          <a:effectLst/>
                        </wps:spPr>
                        <wps:bodyPr/>
                      </wps:wsp>
                      <pic:pic xmlns:pic="http://schemas.openxmlformats.org/drawingml/2006/picture">
                        <pic:nvPicPr>
                          <pic:cNvPr id="76" name="Picture 76"/>
                          <pic:cNvPicPr>
                            <a:picLocks noChangeAspect="1"/>
                          </pic:cNvPicPr>
                        </pic:nvPicPr>
                        <pic:blipFill>
                          <a:blip r:embed="rId8"/>
                          <a:stretch>
                            <a:fillRect/>
                          </a:stretch>
                        </pic:blipFill>
                        <pic:spPr>
                          <a:xfrm>
                            <a:off x="0" y="861024"/>
                            <a:ext cx="648580" cy="576515"/>
                          </a:xfrm>
                          <a:prstGeom prst="rect">
                            <a:avLst/>
                          </a:prstGeom>
                        </pic:spPr>
                      </pic:pic>
                      <pic:pic xmlns:pic="http://schemas.openxmlformats.org/drawingml/2006/picture">
                        <pic:nvPicPr>
                          <pic:cNvPr id="77" name="Picture 77"/>
                          <pic:cNvPicPr>
                            <a:picLocks noChangeAspect="1"/>
                          </pic:cNvPicPr>
                        </pic:nvPicPr>
                        <pic:blipFill>
                          <a:blip r:embed="rId9"/>
                          <a:stretch>
                            <a:fillRect/>
                          </a:stretch>
                        </pic:blipFill>
                        <pic:spPr>
                          <a:xfrm>
                            <a:off x="8164326" y="804382"/>
                            <a:ext cx="661664" cy="661664"/>
                          </a:xfrm>
                          <a:prstGeom prst="rect">
                            <a:avLst/>
                          </a:prstGeom>
                        </pic:spPr>
                      </pic:pic>
                      <pic:pic xmlns:pic="http://schemas.openxmlformats.org/drawingml/2006/picture">
                        <pic:nvPicPr>
                          <pic:cNvPr id="78" name="Picture 78"/>
                          <pic:cNvPicPr>
                            <a:picLocks noChangeAspect="1"/>
                          </pic:cNvPicPr>
                        </pic:nvPicPr>
                        <pic:blipFill>
                          <a:blip r:embed="rId10"/>
                          <a:stretch>
                            <a:fillRect/>
                          </a:stretch>
                        </pic:blipFill>
                        <pic:spPr>
                          <a:xfrm flipH="1">
                            <a:off x="114300" y="1572224"/>
                            <a:ext cx="431800" cy="518160"/>
                          </a:xfrm>
                          <a:prstGeom prst="rect">
                            <a:avLst/>
                          </a:prstGeom>
                        </pic:spPr>
                      </pic:pic>
                      <pic:pic xmlns:pic="http://schemas.openxmlformats.org/drawingml/2006/picture">
                        <pic:nvPicPr>
                          <pic:cNvPr id="79" name="Picture 79"/>
                          <pic:cNvPicPr>
                            <a:picLocks noChangeAspect="1"/>
                          </pic:cNvPicPr>
                        </pic:nvPicPr>
                        <pic:blipFill>
                          <a:blip r:embed="rId10"/>
                          <a:stretch>
                            <a:fillRect/>
                          </a:stretch>
                        </pic:blipFill>
                        <pic:spPr>
                          <a:xfrm flipH="1">
                            <a:off x="8267700" y="1559524"/>
                            <a:ext cx="431800" cy="518160"/>
                          </a:xfrm>
                          <a:prstGeom prst="rect">
                            <a:avLst/>
                          </a:prstGeom>
                        </pic:spPr>
                      </pic:pic>
                      <wps:wsp>
                        <wps:cNvPr id="80" name="Straight Arrow Connector 80"/>
                        <wps:cNvCnPr/>
                        <wps:spPr>
                          <a:xfrm flipV="1">
                            <a:off x="546100" y="1818604"/>
                            <a:ext cx="7721600" cy="12700"/>
                          </a:xfrm>
                          <a:prstGeom prst="straightConnector1">
                            <a:avLst/>
                          </a:prstGeom>
                          <a:noFill/>
                          <a:ln w="19050" cap="flat" cmpd="sng" algn="ctr">
                            <a:solidFill>
                              <a:srgbClr val="000000"/>
                            </a:solidFill>
                            <a:prstDash val="solid"/>
                            <a:headEnd type="arrow"/>
                            <a:tailEnd type="arrow"/>
                          </a:ln>
                          <a:effectLst/>
                        </wps:spPr>
                        <wps:bodyPr/>
                      </wps:wsp>
                      <wps:wsp>
                        <wps:cNvPr id="81" name="Rectangle 81"/>
                        <wps:cNvSpPr/>
                        <wps:spPr>
                          <a:xfrm>
                            <a:off x="3688289" y="1897812"/>
                            <a:ext cx="1823913" cy="757695"/>
                          </a:xfrm>
                          <a:prstGeom prst="rect">
                            <a:avLst/>
                          </a:prstGeom>
                        </wps:spPr>
                        <wps:txbx>
                          <w:txbxContent>
                            <w:p w14:paraId="297FE4C4" w14:textId="77777777" w:rsidR="00663F70" w:rsidRDefault="00663F70" w:rsidP="00663F70">
                              <w:pPr>
                                <w:pStyle w:val="NormalWeb"/>
                              </w:pPr>
                              <w:r>
                                <w:rPr>
                                  <w:rFonts w:hAnsi="Calibri" w:cstheme="minorBidi"/>
                                  <w:color w:val="000000" w:themeColor="text1"/>
                                  <w:kern w:val="24"/>
                                  <w:sz w:val="32"/>
                                  <w:szCs w:val="32"/>
                                </w:rPr>
                                <w:t>Live Latency</w:t>
                              </w:r>
                            </w:p>
                          </w:txbxContent>
                        </wps:txbx>
                        <wps:bodyPr wrap="none">
                          <a:spAutoFit/>
                        </wps:bodyPr>
                      </wps:wsp>
                      <pic:pic xmlns:pic="http://schemas.openxmlformats.org/drawingml/2006/picture">
                        <pic:nvPicPr>
                          <pic:cNvPr id="82" name="Picture 82"/>
                          <pic:cNvPicPr>
                            <a:picLocks noChangeAspect="1"/>
                          </pic:cNvPicPr>
                        </pic:nvPicPr>
                        <pic:blipFill>
                          <a:blip r:embed="rId11"/>
                          <a:stretch>
                            <a:fillRect/>
                          </a:stretch>
                        </pic:blipFill>
                        <pic:spPr>
                          <a:xfrm>
                            <a:off x="30240" y="0"/>
                            <a:ext cx="1028180" cy="685092"/>
                          </a:xfrm>
                          <a:prstGeom prst="rect">
                            <a:avLst/>
                          </a:prstGeom>
                        </pic:spPr>
                      </pic:pic>
                      <wps:wsp>
                        <wps:cNvPr id="83" name="Rectangle 83"/>
                        <wps:cNvSpPr/>
                        <wps:spPr>
                          <a:xfrm>
                            <a:off x="1077579" y="142146"/>
                            <a:ext cx="714512" cy="661883"/>
                          </a:xfrm>
                          <a:prstGeom prst="rect">
                            <a:avLst/>
                          </a:prstGeom>
                        </wps:spPr>
                        <wps:txbx>
                          <w:txbxContent>
                            <w:p w14:paraId="24F18392" w14:textId="77777777" w:rsidR="00663F70" w:rsidRPr="00663F70" w:rsidRDefault="00663F70" w:rsidP="00663F70">
                              <w:pPr>
                                <w:pStyle w:val="NormalWeb"/>
                                <w:rPr>
                                  <w:sz w:val="15"/>
                                </w:rPr>
                              </w:pPr>
                              <w:r w:rsidRPr="00663F70">
                                <w:rPr>
                                  <w:rFonts w:hAnsi="Calibri" w:cstheme="minorBidi"/>
                                  <w:b/>
                                  <w:bCs/>
                                  <w:color w:val="FF0000"/>
                                  <w:kern w:val="24"/>
                                  <w:szCs w:val="48"/>
                                </w:rPr>
                                <w:t>1:0</w:t>
                              </w:r>
                            </w:p>
                          </w:txbxContent>
                        </wps:txbx>
                        <wps:bodyPr wrap="square">
                          <a:spAutoFit/>
                        </wps:bodyPr>
                      </wps:wsp>
                      <pic:pic xmlns:pic="http://schemas.openxmlformats.org/drawingml/2006/picture">
                        <pic:nvPicPr>
                          <pic:cNvPr id="84" name="Picture 84"/>
                          <pic:cNvPicPr>
                            <a:picLocks noChangeAspect="1"/>
                          </pic:cNvPicPr>
                        </pic:nvPicPr>
                        <pic:blipFill>
                          <a:blip r:embed="rId12"/>
                          <a:stretch>
                            <a:fillRect/>
                          </a:stretch>
                        </pic:blipFill>
                        <pic:spPr>
                          <a:xfrm>
                            <a:off x="7493625" y="57627"/>
                            <a:ext cx="871152" cy="636400"/>
                          </a:xfrm>
                          <a:prstGeom prst="rect">
                            <a:avLst/>
                          </a:prstGeom>
                        </pic:spPr>
                      </pic:pic>
                      <wps:wsp>
                        <wps:cNvPr id="85" name="Rectangle 85"/>
                        <wps:cNvSpPr/>
                        <wps:spPr>
                          <a:xfrm>
                            <a:off x="8428510" y="156772"/>
                            <a:ext cx="720377" cy="661883"/>
                          </a:xfrm>
                          <a:prstGeom prst="rect">
                            <a:avLst/>
                          </a:prstGeom>
                        </wps:spPr>
                        <wps:txbx>
                          <w:txbxContent>
                            <w:p w14:paraId="354D0274" w14:textId="77777777" w:rsidR="00663F70" w:rsidRPr="00663F70" w:rsidRDefault="00663F70" w:rsidP="00663F70">
                              <w:pPr>
                                <w:pStyle w:val="NormalWeb"/>
                                <w:rPr>
                                  <w:sz w:val="15"/>
                                </w:rPr>
                              </w:pPr>
                              <w:r w:rsidRPr="00663F70">
                                <w:rPr>
                                  <w:rFonts w:hAnsi="Calibri" w:cstheme="minorBidi"/>
                                  <w:b/>
                                  <w:bCs/>
                                  <w:color w:val="FF0000"/>
                                  <w:kern w:val="24"/>
                                  <w:szCs w:val="48"/>
                                </w:rPr>
                                <w:t>0:0</w:t>
                              </w:r>
                            </w:p>
                          </w:txbxContent>
                        </wps:txbx>
                        <wps:bodyPr wrap="square">
                          <a:spAutoFit/>
                        </wps:bodyPr>
                      </wps:wsp>
                    </wpg:wgp>
                  </a:graphicData>
                </a:graphic>
              </wp:inline>
            </w:drawing>
          </mc:Choice>
          <mc:Fallback>
            <w:pict>
              <v:group w14:anchorId="60E513C1" id="Group 1" o:spid="_x0000_s1026" style="width:468pt;height:135.8pt;mso-position-horizontal-relative:char;mso-position-vertical-relative:line" coordsize="9148887,2655507" o:gfxdata="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EGgAAAABSZ2h0bG9uZwAABBo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f/Q+/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9H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0v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f/T+/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9T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1f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f/W+/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9f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0P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f/R+/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9L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0/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f/T+/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9T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1fv5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f/W+/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9f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0P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f/R+/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9L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0/v5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f/U+/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9X7&#10;+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1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f/X+/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9D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0f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f/S&#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">
                <v:rect id="Rectangle 59" o:spid="_x0000_s1027" style="position:absolute;left:1038934;top:911824;width:939800;height:520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u9DXxQAA&#10;ANsAAAAPAAAAZHJzL2Rvd25yZXYueG1sRI9Ba8JAFITvgv9heYK3ummlpU1dRYItOfTiWqvH1+xr&#10;Esy+DdlV03/vCoLHYWa+YWaL3jbiRJ2vHSt4nCQgiAtnai4VfG8+Hl5B+IBssHFMCv7Jw2I+HMww&#10;Ne7MazrpUIoIYZ+igiqENpXSFxVZ9BPXEkfvz3UWQ5RdKU2H5wi3jXxKkhdpsea4UGFLWUXFQR+t&#10;Av2bl+uvLN9vs+1xlax+pp9a75Qaj/rlO4hAfbiHb+3cKHh+g+uX+APk/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70NfFAAAA2wAAAA8AAAAAAAAAAAAAAAAAlwIAAGRycy9k&#10;b3ducmV2LnhtbFBLBQYAAAAABAAEAPUAAACJAwAAAAA=&#10;" fillcolor="#dadada" strokeweight="10000emu">
                  <v:fill color2="#6c6c6c" rotate="t" colors="0 #dadada;47186f #898989;1 #6c6c6c" focus="100%" type="gradient"/>
                  <v:shadow on="t" color="#4e3b30" opacity="39321f" mv:blur="76200f" origin=",.5" offset="0,4pt"/>
                  <v:textbox>
                    <w:txbxContent>
                      <w:p w14:paraId="60BE8256"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Encoder</w:t>
                        </w:r>
                      </w:p>
                    </w:txbxContent>
                  </v:textbox>
                </v:rect>
                <v:rect id="Rectangle 60" o:spid="_x0000_s1028" style="position:absolute;left:2698559;top:836344;width:1375675;height:5980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7bP3wgAA&#10;ANsAAAAPAAAAZHJzL2Rvd25yZXYueG1sRE/LisIwFN0L/kO4wuw0VUGGapShqHQxGzM+ZnmnudMW&#10;m5vSRO38/WQhuDyc92rT20bcqfO1YwXTSQKCuHCm5lLB8Ws3fgfhA7LBxjEp+CMPm/VwsMLUuAcf&#10;6K5DKWII+xQVVCG0qZS+qMiin7iWOHK/rrMYIuxKaTp8xHDbyFmSLKTFmmNDhS1lFRVXfbMK9E9e&#10;Hj6z/PuUnW7bZHue77W+KPU26j+WIAL14SV+unOjYBHXxy/xB8j1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Dts/fCAAAA2wAAAA8AAAAAAAAAAAAAAAAAlwIAAGRycy9kb3du&#10;cmV2LnhtbFBLBQYAAAAABAAEAPUAAACGAwAAAAA=&#10;" fillcolor="#dadada" strokeweight="10000emu">
                  <v:fill color2="#6c6c6c" rotate="t" colors="0 #dadada;47186f #898989;1 #6c6c6c" focus="100%" type="gradient"/>
                  <v:shadow on="t" color="#4e3b30" opacity="39321f" mv:blur="76200f" origin=",.5" offset="0,4pt"/>
                  <v:textbox>
                    <w:txbxContent>
                      <w:p w14:paraId="083C1F73"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Live Packager</w:t>
                        </w:r>
                      </w:p>
                    </w:txbxContent>
                  </v:textbox>
                </v:rect>
                <v:rect id="Rectangle 61" o:spid="_x0000_s1029" style="position:absolute;left:4920100;top:859348;width:1178945;height:5980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RZsxQAA&#10;ANsAAAAPAAAAZHJzL2Rvd25yZXYueG1sRI9Pa8JAFMTvBb/D8gRvdaMFKdFVJGjJwYvb+uf4zD6T&#10;YPZtyK6afvtuodDjMDO/YRar3jbiQZ2vHSuYjBMQxIUzNZcKvj63r+8gfEA22DgmBd/kYbUcvCww&#10;Ne7Je3roUIoIYZ+igiqENpXSFxVZ9GPXEkfv6jqLIcqulKbDZ4TbRk6TZCYt1hwXKmwpq6i46btV&#10;oC95ud9l+fmQHe6bZHN8+9D6pNRo2K/nIAL14T/8186NgtkEfr/EH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hFmzFAAAA2wAAAA8AAAAAAAAAAAAAAAAAlwIAAGRycy9k&#10;b3ducmV2LnhtbFBLBQYAAAAABAAEAPUAAACJAwAAAAA=&#10;" fillcolor="#dadada" strokeweight="10000emu">
                  <v:fill color2="#6c6c6c" rotate="t" colors="0 #dadada;47186f #898989;1 #6c6c6c" focus="100%" type="gradient"/>
                  <v:shadow on="t" color="#4e3b30" opacity="39321f" mv:blur="76200f" origin=",.5" offset="0,4pt"/>
                  <v:textbox>
                    <w:txbxContent>
                      <w:p w14:paraId="2F9149CE" w14:textId="77777777" w:rsidR="00663F70" w:rsidRPr="00663F70" w:rsidRDefault="00663F70" w:rsidP="00663F70">
                        <w:pPr>
                          <w:pStyle w:val="NormalWeb"/>
                          <w:jc w:val="center"/>
                          <w:rPr>
                            <w:sz w:val="16"/>
                          </w:rPr>
                        </w:pPr>
                        <w:r w:rsidRPr="00663F70">
                          <w:rPr>
                            <w:rFonts w:hAnsi="Calibri" w:cstheme="minorBidi"/>
                            <w:color w:val="000000" w:themeColor="dark1"/>
                            <w:kern w:val="24"/>
                            <w:sz w:val="18"/>
                            <w:szCs w:val="28"/>
                          </w:rPr>
                          <w:t>Web Server</w:t>
                        </w:r>
                      </w:p>
                    </w:txbxContent>
                  </v:textbox>
                </v:rect>
                <v:rect id="Rectangle 62" o:spid="_x0000_s1030" style="position:absolute;left:6823661;top:839219;width:845389;height:5980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c4gbxQAA&#10;ANsAAAAPAAAAZHJzL2Rvd25yZXYueG1sRI9Pa8JAFMTvBb/D8gRvdaOClOgqJajk4MVt/XN8zb4m&#10;odm3Ibtq/PZuodDjMDO/YZbr3jbiRp2vHSuYjBMQxIUzNZcKPj+2r28gfEA22DgmBQ/ysF4NXpaY&#10;GnfnA910KEWEsE9RQRVCm0rpi4os+rFriaP37TqLIcqulKbDe4TbRk6TZC4t1hwXKmwpq6j40Ver&#10;QH/l5WGf5Zdjdrxuks1pttP6rNRo2L8vQATqw3/4r50bBfMp/H6JP0Cun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9ziBvFAAAA2wAAAA8AAAAAAAAAAAAAAAAAlwIAAGRycy9k&#10;b3ducmV2LnhtbFBLBQYAAAAABAAEAPUAAACJAwAAAAA=&#10;" fillcolor="#dadada" strokeweight="10000emu">
                  <v:fill color2="#6c6c6c" rotate="t" colors="0 #dadada;47186f #898989;1 #6c6c6c" focus="100%" type="gradient"/>
                  <v:shadow on="t" color="#4e3b30" opacity="39321f" mv:blur="76200f" origin=",.5" offset="0,4pt"/>
                  <v:textbox>
                    <w:txbxContent>
                      <w:p w14:paraId="788E3EC4" w14:textId="77777777" w:rsidR="00663F70" w:rsidRPr="00663F70" w:rsidRDefault="00663F70" w:rsidP="00663F70">
                        <w:pPr>
                          <w:pStyle w:val="NormalWeb"/>
                          <w:jc w:val="center"/>
                          <w:rPr>
                            <w:sz w:val="18"/>
                            <w:szCs w:val="18"/>
                          </w:rPr>
                        </w:pPr>
                        <w:r w:rsidRPr="00663F70">
                          <w:rPr>
                            <w:rFonts w:hAnsi="Calibri" w:cstheme="minorBidi"/>
                            <w:color w:val="000000" w:themeColor="dark1"/>
                            <w:kern w:val="24"/>
                            <w:sz w:val="18"/>
                            <w:szCs w:val="18"/>
                          </w:rPr>
                          <w:t>Player</w:t>
                        </w:r>
                      </w:p>
                    </w:txbxContent>
                  </v:textbox>
                </v:rect>
                <v:shapetype id="_x0000_t32" coordsize="21600,21600" o:spt="32" o:oned="t" path="m0,0l21600,21600e" filled="f">
                  <v:path arrowok="t" fillok="f" o:connecttype="none"/>
                  <o:lock v:ext="edit" shapetype="t"/>
                </v:shapetype>
                <v:shape id="Straight Arrow Connector 63" o:spid="_x0000_s1031" type="#_x0000_t32" style="position:absolute;left:684053;top:1167022;width:250166;height:158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zGJe8EAAADbAAAADwAAAGRycy9kb3ducmV2LnhtbESP3arCMBCE7wXfIazgjWiqB0WqUUQU&#10;LOKFPw+wNGtbbDa1iVrf3hwQvBxm5htmvmxMKZ5Uu8KyguEgAkGcWl1wpuBy3vanIJxH1lhaJgVv&#10;crBctFtzjLV98ZGeJ5+JAGEXo4Lc+yqW0qU5GXQDWxEH72prgz7IOpO6xleAm1KOomgiDRYcFnKs&#10;aJ1Tejs9jILpIRnv095ab+iQWLlLhnTflkp1O81qBsJT43/hb3unFUz+4P9L+AFy8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nMYl7wQAAANsAAAAPAAAAAAAAAAAAAAAA&#10;AKECAABkcnMvZG93bnJldi54bWxQSwUGAAAAAAQABAD5AAAAjwMAAAAA&#10;" strokeweight="1.5pt">
                  <v:stroke endarrow="open"/>
                </v:shape>
                <v:shape id="Straight Arrow Connector 64" o:spid="_x0000_s1032" type="#_x0000_t32" style="position:absolute;left:2073865;top:1141143;width:520460;height:575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RQkKsIAAADbAAAADwAAAGRycy9kb3ducmV2LnhtbESPQWsCMRSE74X+h/AKvdVEK4tsjSKF&#10;tR7rKp4fm9dkcfOy3UTd/vumUPA4zMw3zHI9+k5caYhtYA3TiQJB3ATTstVwPFQvCxAxIRvsApOG&#10;H4qwXj0+LLE04cZ7utbJigzhWKIGl1JfShkbRx7jJPTE2fsKg8eU5WClGfCW4b6TM6UK6bHlvOCw&#10;p3dHzbm+eA2nj6kb7U6518v3/KC2n1WkY6X189O4eQORaEz38H97ZzQUc/j7kn+AXP0C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5RQkKsIAAADbAAAADwAAAAAAAAAAAAAA&#10;AAChAgAAZHJzL2Rvd25yZXYueG1sUEsFBgAAAAAEAAQA+QAAAJADAAAAAA==&#10;" strokeweight="1.5pt">
                  <v:stroke endarrow="open"/>
                </v:shape>
                <v:shape id="Straight Arrow Connector 65" o:spid="_x0000_s1033" type="#_x0000_t32" style="position:absolute;left:4112334;top:1158396;width:778054;height:74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liBscIAAADbAAAADwAAAGRycy9kb3ducmV2LnhtbESPQWsCMRSE74L/IbxCb5rYVpGtUUTY&#10;1qOu4vmxed0s3bysm6jbf98IgsdhZr5hFqveNeJKXag9a5iMFQji0puaKw3HQz6agwgR2WDjmTT8&#10;UYDVcjhYYGb8jfd0LWIlEoRDhhpsjG0mZSgtOQxj3xIn78d3DmOSXSVNh7cEd418U2omHdacFiy2&#10;tLFU/hYXp+H0PbF9tVX2/XL+OKivXR7omGv9+tKvP0FE6uMz/GhvjYbZFO5f0g+Qy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liBscIAAADbAAAADwAAAAAAAAAAAAAA&#10;AAChAgAAZHJzL2Rvd25yZXYueG1sUEsFBgAAAAAEAAQA+QAAAJADAAAAAA==&#10;" strokeweight="1.5pt">
                  <v:stroke endarrow="open"/>
                </v:shape>
                <v:shape id="Straight Arrow Connector 66" o:spid="_x0000_s1034" type="#_x0000_t32" style="position:absolute;left:6195134;top:1076924;width:55880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0Yq48EAAADbAAAADwAAAGRycy9kb3ducmV2LnhtbESP0YrCMBRE3xf8h3AFXxZNFbZINYqI&#10;gmXxweoHXJprW2xuahO1/r0RBB+HmTnDzJedqcWdWldZVjAeRSCIc6srLhScjtvhFITzyBpry6Tg&#10;SQ6Wi97PHBNtH3yge+YLESDsElRQet8kUrq8JINuZBvi4J1ta9AH2RZSt/gIcFPLSRTF0mDFYaHE&#10;htYl5ZfsZhRM9+nff/671hvap1bu0jFdt7VSg363moHw1Plv+NPeaQVxDO8v4QfIxQ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3RirjwQAAANsAAAAPAAAAAAAAAAAAAAAA&#10;AKECAABkcnMvZG93bnJldi54bWxQSwUGAAAAAAQABAD5AAAAjwMAAAAA&#10;" strokeweight="1.5pt">
                  <v:stroke endarrow="open"/>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 o:spid="_x0000_s1035" type="#_x0000_t75" style="position:absolute;left:8095463;top:865307;width:586386;height:58638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eO&#10;6u7BAAAA2wAAAA8AAABkcnMvZG93bnJldi54bWxEj0GLwjAUhO+C/yE8wZum7sGVrlGKuCjsSesP&#10;eCTPpmzzUptY6783C8Ieh5n5hllvB9eInrpQe1awmGcgiLU3NVcKLuX3bAUiRGSDjWdS8KQA2814&#10;tMbc+AefqD/HSiQIhxwV2BjbXMqgLTkMc98SJ+/qO4cxya6SpsNHgrtGfmTZUjqsOS1YbGlnSf+e&#10;707BPvS4akqM+lIWP8eDvelrcVNqOhmKLxCRhvgffrePRsHyE/6+pB8gNy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eO6u7BAAAA2wAAAA8AAAAAAAAAAAAAAAAAnAIAAGRy&#10;cy9kb3ducmV2LnhtbFBLBQYAAAAABAAEAPcAAACKAwAAAAA=&#10;">
                  <v:imagedata r:id="rId13" o:title=""/>
                </v:shape>
                <v:shape id="Straight Arrow Connector 68" o:spid="_x0000_s1036" type="#_x0000_t32" style="position:absolute;left:7763943;top:1136109;width:414070;height:862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ZUbCr0AAADbAAAADwAAAGRycy9kb3ducmV2LnhtbERPSwrCMBDdC94hjOBGNFVQpBpFRMEi&#10;LqweYGjGtthMahO13t4sBJeP91+uW1OJFzWutKxgPIpAEGdWl5wruF72wzkI55E1VpZJwYccrFfd&#10;zhJjbd98plfqcxFC2MWooPC+jqV0WUEG3cjWxIG72cagD7DJpW7wHcJNJSdRNJMGSw4NBda0LSi7&#10;p0+jYH5KpsdssNU7OiVWHpIxPfaVUv1eu1mA8NT6v/jnPmgFszA2fAk/QK6+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OmVGwq9AAAA2wAAAA8AAAAAAAAAAAAAAAAAoQIA&#10;AGRycy9kb3ducmV2LnhtbFBLBQYAAAAABAAEAPkAAACLAwAAAAA=&#10;" strokeweight="1.5pt">
                  <v:stroke endarrow="open"/>
                </v:shape>
                <v:rect id="Rectangle 69" o:spid="_x0000_s1037" style="position:absolute;left:3211352;top:562205;width:207034;height:1035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9cWVxQAA&#10;ANsAAAAPAAAAZHJzL2Rvd25yZXYueG1sRI9Pa8JAFMTvBb/D8gRvdZMeJI2uUgShh2ha/1B6e2Rf&#10;k2D2bciuSfz23ULB4zAzv2FWm9E0oqfO1ZYVxPMIBHFhdc2lgvNp95yAcB5ZY2OZFNzJwWY9eVph&#10;qu3An9QffSkChF2KCirv21RKV1Rk0M1tSxy8H9sZ9EF2pdQdDgFuGvkSRQtpsOawUGFL24qK6/Fm&#10;FPj+O4n22bBvP64X/Coxz+JDrtRsOr4tQXga/SP8337XChav8Pcl/AC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1xZXFAAAA2wAAAA8AAAAAAAAAAAAAAAAAlwIAAGRycy9k&#10;b3ducmV2LnhtbFBLBQYAAAAABAAEAPUAAACJAwAAAAA=&#10;" fillcolor="red" strokeweight="2pt"/>
                <v:rect id="Rectangle 70" o:spid="_x0000_s1038" style="position:absolute;left:2966937;top:559329;width:207034;height:1035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FvrVwgAA&#10;ANsAAAAPAAAAZHJzL2Rvd25yZXYueG1sRE/LasJAFN0X/IfhCu7qJF1YiZmICIKLWFsfiLtL5poE&#10;M3dCZpqkf99ZFLo8nHe6Hk0jeupcbVlBPI9AEBdW11wquJx3r0sQziNrbCyTgh9ysM4mLykm2g78&#10;Rf3JlyKEsEtQQeV9m0jpiooMurltiQP3sJ1BH2BXSt3hEMJNI9+iaCEN1hwaKmxpW1HxPH0bBb6/&#10;L6NDPhzaz+cVbyUe8/jjqNRsOm5WIDyN/l/8595rBe9hffgSfoDM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0W+tXCAAAA2wAAAA8AAAAAAAAAAAAAAAAAlwIAAGRycy9kb3du&#10;cmV2LnhtbFBLBQYAAAAABAAEAPUAAACGAwAAAAA=&#10;" fillcolor="red" strokeweight="2pt"/>
                <v:rect id="Rectangle 71" o:spid="_x0000_s1039" style="position:absolute;left:3687003;top:563403;width:207034;height:1035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l9OxQAA&#10;ANsAAAAPAAAAZHJzL2Rvd25yZXYueG1sRI9Ba8JAFITvgv9heYI3s0kPVtKsIoLgIdbWKqW3R/Y1&#10;Ccm+Ddltkv77bqHQ4zAz3zDZbjKtGKh3tWUFSRSDIC6srrlUcHs7rjYgnEfW2FomBd/kYLedzzJM&#10;tR35lYarL0WAsEtRQeV9l0rpiooMush2xMH7tL1BH2RfSt3jGOCmlQ9xvJYGaw4LFXZ0qKhorl9G&#10;gR8+NvE5H8/dS3PH9xIvefJ8UWq5mPZPIDxN/j/81z5pBY8J/H4JP0B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JaX07FAAAA2wAAAA8AAAAAAAAAAAAAAAAAlwIAAGRycy9k&#10;b3ducmV2LnhtbFBLBQYAAAAABAAEAPUAAACJAwAAAAA=&#10;" fillcolor="red" strokeweight="2pt"/>
                <v:rect id="Rectangle 72" o:spid="_x0000_s1040" style="position:absolute;left:3285697;top:334474;width:469174;height:7097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yefFxQAA&#10;ANsAAAAPAAAAZHJzL2Rvd25yZXYueG1sRI/RasJAFETfhf7Dcgt9kWZjEK1pVinaQvStqR9wzd4m&#10;qdm7IbuN8e+7BcHHYWbOMNlmNK0YqHeNZQWzKAZBXFrdcKXg+PXx/ALCeWSNrWVScCUHm/XDJMNU&#10;2wt/0lD4SgQIuxQV1N53qZSurMmgi2xHHLxv2xv0QfaV1D1eAty0MonjhTTYcFiosaNtTeW5+DUK&#10;9of54bjN5c951eym+bKI5WnxrtTT4/j2CsLT6O/hWzvXCpYJ/H8JP0C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rJ58XFAAAA2wAAAA8AAAAAAAAAAAAAAAAAlwIAAGRycy9k&#10;b3ducmV2LnhtbFBLBQYAAAAABAAEAPUAAACJAwAAAAA=&#10;" filled="f" stroked="f">
                  <v:textbox style="mso-fit-shape-to-text:t">
                    <w:txbxContent>
                      <w:p w14:paraId="46945966" w14:textId="77777777" w:rsidR="00663F70" w:rsidRPr="00663F70" w:rsidRDefault="00663F70" w:rsidP="00663F70">
                        <w:pPr>
                          <w:pStyle w:val="NormalWeb"/>
                          <w:rPr>
                            <w:sz w:val="32"/>
                          </w:rPr>
                        </w:pPr>
                        <w:r w:rsidRPr="00663F70">
                          <w:rPr>
                            <w:rFonts w:hAnsi="Calibri" w:cstheme="minorBidi"/>
                            <w:color w:val="000000" w:themeColor="text1"/>
                            <w:kern w:val="24"/>
                            <w:sz w:val="28"/>
                            <w:szCs w:val="36"/>
                          </w:rPr>
                          <w:t>…</w:t>
                        </w:r>
                      </w:p>
                    </w:txbxContent>
                  </v:textbox>
                </v:rect>
                <v:rect id="Rectangle 73" o:spid="_x0000_s1041" style="position:absolute;left:2902296;top:158210;width:1083987;height:6257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AdSDwwAA&#10;ANsAAAAPAAAAZHJzL2Rvd25yZXYueG1sRI/dagIxFITvC32HcITelJrUFiurUUppa9Erfx7gsDnu&#10;BjcnSxLX7dsbQfBymJlvmNmid43oKETrWcPrUIEgLr2xXGnY735eJiBiQjbYeCYN/xRhMX98mGFh&#10;/Jk31G1TJTKEY4Ea6pTaQspY1uQwDn1LnL2DDw5TlqGSJuA5w10jR0qNpUPLeaHGlr5qKo/bk9Pw&#10;/jtafdtntbauO+F+JYNa8lrrp0H/OQWRqE/38K39ZzR8vMH1S/4Bc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AdSDwwAAANsAAAAPAAAAAAAAAAAAAAAAAJcCAABkcnMvZG93&#10;bnJldi54bWxQSwUGAAAAAAQABAD1AAAAhwMAAAAA&#10;" filled="f" stroked="f">
                  <v:textbox style="mso-fit-shape-to-text:t">
                    <w:txbxContent>
                      <w:p w14:paraId="245CFBB1" w14:textId="77777777" w:rsidR="00663F70" w:rsidRPr="00663F70" w:rsidRDefault="00663F70" w:rsidP="00663F70">
                        <w:pPr>
                          <w:pStyle w:val="NormalWeb"/>
                          <w:rPr>
                            <w:sz w:val="16"/>
                          </w:rPr>
                        </w:pPr>
                        <w:r w:rsidRPr="00663F70">
                          <w:rPr>
                            <w:rFonts w:hAnsi="Calibri" w:cstheme="minorBidi"/>
                            <w:color w:val="000000" w:themeColor="text1"/>
                            <w:kern w:val="24"/>
                            <w:sz w:val="21"/>
                            <w:szCs w:val="36"/>
                          </w:rPr>
                          <w:t>segments</w:t>
                        </w:r>
                      </w:p>
                    </w:txbxContent>
                  </v:textbox>
                </v:rect>
                <v:rect id="Rectangle 74" o:spid="_x0000_s1042" style="position:absolute;left:6130852;top:424984;width:947144;height:75769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6Ez3wwAA&#10;ANsAAAAPAAAAZHJzL2Rvd25yZXYueG1sRI/dagIxFITvhb5DOAVvpCYV0bI1Silqi1758wCHzelu&#10;6OZkSeK6vr0pFLwcZuYbZrHqXSM6CtF61vA6ViCIS28sVxrOp83LG4iYkA02nknDjSKslk+DBRbG&#10;X/lA3TFVIkM4FqihTqktpIxlTQ7j2LfE2fvxwWHKMlTSBLxmuGvkRKmZdGg5L9TY0mdN5e/x4jRM&#10;t5Pd2o7U3rruguedDOqL91oPn/uPdxCJ+vQI/7e/jYb5FP6+5B8gl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O6Ez3wwAAANsAAAAPAAAAAAAAAAAAAAAAAJcCAABkcnMvZG93&#10;bnJldi54bWxQSwUGAAAAAAQABAD1AAAAhwMAAAAA&#10;" filled="f" stroked="f">
                  <v:textbox style="mso-fit-shape-to-text:t">
                    <w:txbxContent>
                      <w:p w14:paraId="5A17D67D" w14:textId="77777777" w:rsidR="00663F70" w:rsidRDefault="00663F70" w:rsidP="00663F70">
                        <w:pPr>
                          <w:pStyle w:val="NormalWeb"/>
                        </w:pPr>
                        <w:r>
                          <w:rPr>
                            <w:rFonts w:hAnsi="Calibri" w:cstheme="minorBidi"/>
                            <w:color w:val="000000" w:themeColor="text1"/>
                            <w:kern w:val="24"/>
                            <w:sz w:val="32"/>
                            <w:szCs w:val="32"/>
                          </w:rPr>
                          <w:t>HTTP</w:t>
                        </w:r>
                      </w:p>
                    </w:txbxContent>
                  </v:textbox>
                </v:rect>
                <v:shape id="Straight Arrow Connector 75" o:spid="_x0000_s1043" type="#_x0000_t32" style="position:absolute;left:6176684;top:1241064;width:517585;height:1;rotation:18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jWG+MQAAADbAAAADwAAAGRycy9kb3ducmV2LnhtbESPQU8CMRSE7yb8h+aReJMuEhRXCgEC&#10;CQcvAhdvL9vndmH7urZ1Kf/emph4nMzMN5n5MtlW9ORD41jBeFSAIK6cbrhWcDruHmYgQkTW2Dom&#10;BTcKsFwM7uZYanfld+oPsRYZwqFEBSbGrpQyVIYshpHriLP36bzFmKWvpfZ4zXDbyseieJIWG84L&#10;BjvaGKouh2+r4ENPwlc67/3bNh5v2/Ri+oldK3U/TKtXEJFS/A//tfdawfMUfr/kHyAX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NYb4xAAAANsAAAAPAAAAAAAAAAAA&#10;AAAAAKECAABkcnMvZG93bnJldi54bWxQSwUGAAAAAAQABAD5AAAAkgMAAAAA&#10;" strokeweight="1.5pt">
                  <v:stroke endarrow="open"/>
                </v:shape>
                <v:shape id="Picture 76" o:spid="_x0000_s1044" type="#_x0000_t75" style="position:absolute;top:861024;width:648580;height:5765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5m&#10;TqDEAAAA2wAAAA8AAABkcnMvZG93bnJldi54bWxEj81qwzAQhO+FvoPYQm+1nB6c4FoJTSDQSw/5&#10;O/S2tdaSibUylmK7b18FCj0OM/MNU21m14mRhtB6VrDIchDEtdctGwXn0/5lBSJEZI2dZ1LwQwE2&#10;68eHCkvtJz7QeIxGJAiHEhXYGPtSylBbchgy3xMnr/GDw5jkYKQecEpw18nXPC+kw5bTgsWedpbq&#10;6/HmFBTfX83nttstcT+ubvl0NeOlMEo9P83vbyAizfE//Nf+0AqWBdy/pB8g17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5mTqDEAAAA2wAAAA8AAAAAAAAAAAAAAAAAnAIA&#10;AGRycy9kb3ducmV2LnhtbFBLBQYAAAAABAAEAPcAAACNAwAAAAA=&#10;">
                  <v:imagedata r:id="rId14" o:title=""/>
                  <v:path arrowok="t"/>
                </v:shape>
                <v:shape id="Picture 77" o:spid="_x0000_s1045" type="#_x0000_t75" style="position:absolute;left:8164326;top:804382;width:661664;height:66166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DV&#10;YzLFAAAA2wAAAA8AAABkcnMvZG93bnJldi54bWxEj81qwzAQhO+FvIPYQi8lllJaOzhWQkgpySGX&#10;OHmAxdr4p9bKWGrivn1VKPQ4zMw3TLGZbC9uNPrWsYZFokAQV860XGu4nD/mSxA+IBvsHZOGb/Kw&#10;Wc8eCsyNu/OJbmWoRYSwz1FDE8KQS+mrhiz6xA3E0bu60WKIcqylGfEe4baXL0ql0mLLcaHBgXYN&#10;VZ/ll9Wg9t1SPfev2f7tvbx0x4Pv0qPX+ulx2q5ABJrCf/ivfTAasgx+v8QfINc/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w1WMyxQAAANsAAAAPAAAAAAAAAAAAAAAAAJwC&#10;AABkcnMvZG93bnJldi54bWxQSwUGAAAAAAQABAD3AAAAjgMAAAAA&#10;">
                  <v:imagedata r:id="rId15" o:title=""/>
                  <v:path arrowok="t"/>
                </v:shape>
                <v:shape id="Picture 78" o:spid="_x0000_s1046" type="#_x0000_t75" style="position:absolute;left:114300;top:1572224;width:431800;height:51816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rU&#10;qrvCAAAA2wAAAA8AAABkcnMvZG93bnJldi54bWxETz1vwjAQ3SvxH6xDYqmKA0MKASeqKiExtEOA&#10;he0UX+OI+Bxik6T99fVQqePT+94Xk23FQL1vHCtYLRMQxJXTDdcKLufDywaED8gaW8ek4Js8FPns&#10;aY+ZdiOXNJxCLWII+wwVmBC6TEpfGbLol64jjtyX6y2GCPta6h7HGG5buU6SVFpsODYY7OjdUHU7&#10;PayCZ7Oqf+hGadnet+m1bKrPh/1QajGf3nYgAk3hX/znPmoFr3Fs/BJ/gMx/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K1Kq7wgAAANsAAAAPAAAAAAAAAAAAAAAAAJwCAABk&#10;cnMvZG93bnJldi54bWxQSwUGAAAAAAQABAD3AAAAiwMAAAAA&#10;">
                  <v:imagedata r:id="rId16" o:title=""/>
                  <v:path arrowok="t"/>
                </v:shape>
                <v:shape id="Picture 79" o:spid="_x0000_s1047" type="#_x0000_t75" style="position:absolute;left:8267700;top:1559524;width:431800;height:51816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WY&#10;DyDFAAAA2wAAAA8AAABkcnMvZG93bnJldi54bWxEjzFrwzAUhPdC/4N4hSylkZPBTZzIJhQKGdrB&#10;SZZuD+vFMrGeHEuxnf76qlDoeNzdd9y2mGwrBup941jBYp6AIK6cbrhWcDq+v6xA+ICssXVMCu7k&#10;ocgfH7aYaTdyScMh1CJC2GeowITQZVL6ypBFP3cdcfTOrrcYouxrqXscI9y2cpkkqbTYcFww2NGb&#10;oepyuFkFz2ZRf9OF0rK9rtOvsqk+b/ZDqdnTtNuACDSF//Bfe68VvK7h90v8ATL/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lmA8gxQAAANsAAAAPAAAAAAAAAAAAAAAAAJwC&#10;AABkcnMvZG93bnJldi54bWxQSwUGAAAAAAQABAD3AAAAjgMAAAAA&#10;">
                  <v:imagedata r:id="rId16" o:title=""/>
                  <v:path arrowok="t"/>
                </v:shape>
                <v:shape id="Straight Arrow Connector 80" o:spid="_x0000_s1048" type="#_x0000_t32" style="position:absolute;left:546100;top:1818604;width:7721600;height:1270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" strokeweight="1.5pt">
                  <v:stroke startarrow="open" endarrow="open"/>
                </v:shape>
                <v:rect id="Rectangle 81" o:spid="_x0000_s1049" style="position:absolute;left:3688289;top:1897812;width:1823913;height:75769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Sp9IwgAA&#10;ANsAAAAPAAAAZHJzL2Rvd25yZXYueG1sRI/dagIxFITvC75DOII3RROlFNkapYg/Ra/8eYDD5nQ3&#10;dHOyJHFd394UCr0cZuYbZrHqXSM6CtF61jCdKBDEpTeWKw3Xy3Y8BxETssHGM2l4UITVcvCywML4&#10;O5+oO6dKZAjHAjXUKbWFlLGsyWGc+JY4e98+OExZhkqagPcMd42cKfUuHVrOCzW2tK6p/DnfnIa3&#10;3eywsa/qaF13w+tBBrXno9ajYf/5ASJRn/7Df+0vo2E+hd8v+QfI5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tKn0jCAAAA2wAAAA8AAAAAAAAAAAAAAAAAlwIAAGRycy9kb3du&#10;cmV2LnhtbFBLBQYAAAAABAAEAPUAAACGAwAAAAA=&#10;" filled="f" stroked="f">
                  <v:textbox style="mso-fit-shape-to-text:t">
                    <w:txbxContent>
                      <w:p w14:paraId="297FE4C4" w14:textId="77777777" w:rsidR="00663F70" w:rsidRDefault="00663F70" w:rsidP="00663F70">
                        <w:pPr>
                          <w:pStyle w:val="NormalWeb"/>
                        </w:pPr>
                        <w:r>
                          <w:rPr>
                            <w:rFonts w:hAnsi="Calibri" w:cstheme="minorBidi"/>
                            <w:color w:val="000000" w:themeColor="text1"/>
                            <w:kern w:val="24"/>
                            <w:sz w:val="32"/>
                            <w:szCs w:val="32"/>
                          </w:rPr>
                          <w:t>Live Latency</w:t>
                        </w:r>
                      </w:p>
                    </w:txbxContent>
                  </v:textbox>
                </v:rect>
                <v:shape id="Picture 82" o:spid="_x0000_s1050" type="#_x0000_t75" style="position:absolute;left:30240;width:1028180;height:6850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C8&#10;7kvDAAAA2wAAAA8AAABkcnMvZG93bnJldi54bWxEj0FrwkAUhO9C/8PyCr3ppjlIiK5iCi099NIo&#10;eH1kn0l09226u43pv+8KgsdhZr5h1tvJGjGSD71jBa+LDARx43TPrYLD/n1egAgRWaNxTAr+KMB2&#10;8zRbY6ndlb9prGMrEoRDiQq6GIdSytB0ZDEs3ECcvJPzFmOSvpXa4zXBrZF5li2lxZ7TQocDvXXU&#10;XOpfq+C8X+7c18exGExeVX78Mae6Mkq9PE+7FYhIU3yE7+1PraDI4fYl/QC5+Q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LzuS8MAAADbAAAADwAAAAAAAAAAAAAAAACcAgAA&#10;ZHJzL2Rvd25yZXYueG1sUEsFBgAAAAAEAAQA9wAAAIwDAAAAAA==&#10;">
                  <v:imagedata r:id="rId17" o:title=""/>
                  <v:path arrowok="t"/>
                </v:shape>
                <v:rect id="Rectangle 83" o:spid="_x0000_s1051" style="position:absolute;left:1077579;top:142146;width:714512;height:6618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UDJ5xQAA&#10;ANsAAAAPAAAAZHJzL2Rvd25yZXYueG1sRI/RasJAFETfC/7DcoW+lGZjLamNWUWsheib0Q+4Zm+T&#10;aPZuyG41/ftuoeDjMDNnmGw5mFZcqXeNZQWTKAZBXFrdcKXgePh8noFwHllja5kU/JCD5WL0kGGq&#10;7Y33dC18JQKEXYoKau+7VEpX1mTQRbYjDt6X7Q36IPtK6h5vAW5a+RLHiTTYcFiosaN1TeWl+DYK&#10;trvX3XGdy/Plvfl4yt+KWJ6SjVKP42E1B+Fp8PfwfzvXCmZT+PsSfoBc/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BQMnnFAAAA2wAAAA8AAAAAAAAAAAAAAAAAlwIAAGRycy9k&#10;b3ducmV2LnhtbFBLBQYAAAAABAAEAPUAAACJAwAAAAA=&#10;" filled="f" stroked="f">
                  <v:textbox style="mso-fit-shape-to-text:t">
                    <w:txbxContent>
                      <w:p w14:paraId="24F18392" w14:textId="77777777" w:rsidR="00663F70" w:rsidRPr="00663F70" w:rsidRDefault="00663F70" w:rsidP="00663F70">
                        <w:pPr>
                          <w:pStyle w:val="NormalWeb"/>
                          <w:rPr>
                            <w:sz w:val="15"/>
                          </w:rPr>
                        </w:pPr>
                        <w:r w:rsidRPr="00663F70">
                          <w:rPr>
                            <w:rFonts w:hAnsi="Calibri" w:cstheme="minorBidi"/>
                            <w:b/>
                            <w:bCs/>
                            <w:color w:val="FF0000"/>
                            <w:kern w:val="24"/>
                            <w:szCs w:val="48"/>
                          </w:rPr>
                          <w:t>1:0</w:t>
                        </w:r>
                      </w:p>
                    </w:txbxContent>
                  </v:textbox>
                </v:rect>
                <v:shape id="Picture 84" o:spid="_x0000_s1052" type="#_x0000_t75" style="position:absolute;left:7493625;top:57627;width:871152;height:63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Q1&#10;nlLFAAAA2wAAAA8AAABkcnMvZG93bnJldi54bWxEj0FrwkAUhO+F/oflCb3VjdKKxGzESks9iaYF&#10;8fbIPjch2bdpdqvpv+8KgsdhZr5hsuVgW3Gm3teOFUzGCQji0umajYLvr4/nOQgfkDW2jknBH3lY&#10;5o8PGabaXXhP5yIYESHsU1RQhdClUvqyIot+7Dri6J1cbzFE2Rupe7xEuG3lNElm0mLNcaHCjtYV&#10;lU3xaxU0n6/Hw6HZlLxN3pr3XW1+up1R6mk0rBYgAg3hHr61N1rB/AWuX+IPkPk/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kNZ5SxQAAANsAAAAPAAAAAAAAAAAAAAAAAJwC&#10;AABkcnMvZG93bnJldi54bWxQSwUGAAAAAAQABAD3AAAAjgMAAAAA&#10;">
                  <v:imagedata r:id="rId18" o:title=""/>
                  <v:path arrowok="t"/>
                </v:shape>
                <v:rect id="Rectangle 85" o:spid="_x0000_s1053" style="position:absolute;left:8428510;top:156772;width:720377;height:6618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9Q+WxQAA&#10;ANsAAAAPAAAAZHJzL2Rvd25yZXYueG1sRI/RasJAFETfC/7DcoW+lGZjsamNWUWsheib0Q+4Zm+T&#10;aPZuyG41/ftuoeDjMDNnmGw5mFZcqXeNZQWTKAZBXFrdcKXgePh8noFwHllja5kU/JCD5WL0kGGq&#10;7Y33dC18JQKEXYoKau+7VEpX1mTQRbYjDt6X7Q36IPtK6h5vAW5a+RLHiTTYcFiosaN1TeWl+DYK&#10;trvp7rjO5fny3nw85W9FLE/JRqnH8bCag/A0+Hv4v51rBbNX+PsSfoBc/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D1D5bFAAAA2wAAAA8AAAAAAAAAAAAAAAAAlwIAAGRycy9k&#10;b3ducmV2LnhtbFBLBQYAAAAABAAEAPUAAACJAwAAAAA=&#10;" filled="f" stroked="f">
                  <v:textbox style="mso-fit-shape-to-text:t">
                    <w:txbxContent>
                      <w:p w14:paraId="354D0274" w14:textId="77777777" w:rsidR="00663F70" w:rsidRPr="00663F70" w:rsidRDefault="00663F70" w:rsidP="00663F70">
                        <w:pPr>
                          <w:pStyle w:val="NormalWeb"/>
                          <w:rPr>
                            <w:sz w:val="15"/>
                          </w:rPr>
                        </w:pPr>
                        <w:r w:rsidRPr="00663F70">
                          <w:rPr>
                            <w:rFonts w:hAnsi="Calibri" w:cstheme="minorBidi"/>
                            <w:b/>
                            <w:bCs/>
                            <w:color w:val="FF0000"/>
                            <w:kern w:val="24"/>
                            <w:szCs w:val="48"/>
                          </w:rPr>
                          <w:t>0:0</w:t>
                        </w:r>
                      </w:p>
                    </w:txbxContent>
                  </v:textbox>
                </v:rect>
                <w10:anchorlock/>
              </v:group>
            </w:pict>
          </mc:Fallback>
        </mc:AlternateContent>
      </w:r>
    </w:p>
    <w:p w14:paraId="7BC6136F" w14:textId="394AC378" w:rsidR="00C57501" w:rsidRDefault="00C57501" w:rsidP="00D201C0">
      <w:pPr>
        <w:jc w:val="center"/>
        <w:rPr>
          <w:lang w:eastAsia="nl-NL"/>
        </w:rPr>
      </w:pPr>
      <w:r>
        <w:rPr>
          <w:lang w:eastAsia="nl-NL"/>
        </w:rPr>
        <w:t>Fig</w:t>
      </w:r>
      <w:r w:rsidR="00D201C0">
        <w:rPr>
          <w:lang w:eastAsia="nl-NL"/>
        </w:rPr>
        <w:t>ure</w:t>
      </w:r>
      <w:r>
        <w:rPr>
          <w:lang w:eastAsia="nl-NL"/>
        </w:rPr>
        <w:t>. 1</w:t>
      </w:r>
    </w:p>
    <w:p w14:paraId="5D42A396" w14:textId="4D0F714F" w:rsidR="006E2EF8" w:rsidRDefault="00663F70" w:rsidP="00D201C0">
      <w:pPr>
        <w:rPr>
          <w:lang w:eastAsia="nl-NL"/>
        </w:rPr>
      </w:pPr>
      <w:r>
        <w:rPr>
          <w:lang w:eastAsia="nl-NL"/>
        </w:rPr>
        <w:t>A naïve solution could be to reduce the size of segments generated. But for the same amount of content the number of HTTP requests will go up by the same factor.</w:t>
      </w:r>
      <w:r w:rsidR="00F06A93">
        <w:rPr>
          <w:lang w:eastAsia="nl-NL"/>
        </w:rPr>
        <w:t xml:space="preserve"> This is counterintuitive to what the goal of </w:t>
      </w:r>
      <w:r w:rsidR="00F935F8">
        <w:rPr>
          <w:lang w:eastAsia="nl-NL"/>
        </w:rPr>
        <w:t>MPEG-</w:t>
      </w:r>
      <w:r w:rsidR="00F06A93">
        <w:rPr>
          <w:lang w:eastAsia="nl-NL"/>
        </w:rPr>
        <w:t>DASH is.</w:t>
      </w:r>
      <w:r w:rsidR="003E168E">
        <w:rPr>
          <w:lang w:eastAsia="nl-NL"/>
        </w:rPr>
        <w:t xml:space="preserve"> This establishes the</w:t>
      </w:r>
      <w:r w:rsidR="00170CDF">
        <w:rPr>
          <w:lang w:eastAsia="nl-NL"/>
        </w:rPr>
        <w:t xml:space="preserve"> </w:t>
      </w:r>
      <w:r w:rsidR="00E6274F">
        <w:rPr>
          <w:lang w:eastAsia="nl-NL"/>
        </w:rPr>
        <w:t xml:space="preserve">need for a </w:t>
      </w:r>
      <w:r w:rsidR="00170CDF">
        <w:rPr>
          <w:lang w:eastAsia="nl-NL"/>
        </w:rPr>
        <w:t xml:space="preserve">scheme </w:t>
      </w:r>
      <w:r w:rsidR="003E168E">
        <w:rPr>
          <w:lang w:eastAsia="nl-NL"/>
        </w:rPr>
        <w:t>that will lower the latency and will</w:t>
      </w:r>
      <w:r w:rsidR="00170CDF">
        <w:rPr>
          <w:lang w:eastAsia="nl-NL"/>
        </w:rPr>
        <w:t xml:space="preserve"> work with </w:t>
      </w:r>
      <w:r w:rsidR="00F935F8">
        <w:rPr>
          <w:lang w:eastAsia="nl-NL"/>
        </w:rPr>
        <w:t>MPEG-DASH.</w:t>
      </w:r>
    </w:p>
    <w:p w14:paraId="49D529C6" w14:textId="7097EFB9" w:rsidR="003C41DE" w:rsidRDefault="003C41DE" w:rsidP="00D201C0">
      <w:pPr>
        <w:rPr>
          <w:lang w:eastAsia="nl-NL"/>
        </w:rPr>
      </w:pPr>
      <w:r>
        <w:rPr>
          <w:lang w:eastAsia="nl-NL"/>
        </w:rPr>
        <w:t>HTTP</w:t>
      </w:r>
      <w:r w:rsidR="00F935F8">
        <w:rPr>
          <w:lang w:eastAsia="nl-NL"/>
        </w:rPr>
        <w:t>/</w:t>
      </w:r>
      <w:r>
        <w:rPr>
          <w:lang w:eastAsia="nl-NL"/>
        </w:rPr>
        <w:t>2</w:t>
      </w:r>
      <w:r w:rsidR="00F250ED">
        <w:rPr>
          <w:lang w:eastAsia="nl-NL"/>
        </w:rPr>
        <w:t xml:space="preserve"> [</w:t>
      </w:r>
      <w:r w:rsidR="003A0660">
        <w:rPr>
          <w:lang w:eastAsia="nl-NL"/>
        </w:rPr>
        <w:t>3</w:t>
      </w:r>
      <w:r w:rsidR="00F250ED">
        <w:rPr>
          <w:lang w:eastAsia="nl-NL"/>
        </w:rPr>
        <w:t>] introduced the server push feature geared towards faster content retrieval minimizing overhead in the communication part. The introduction of server push opened up the possibility of sending multiple responses (pushed by the server) to a single request by the client. This is the key to alleviating the request response explosion problem that plagues the earlier approaches.</w:t>
      </w:r>
      <w:r w:rsidR="003E168E">
        <w:rPr>
          <w:lang w:eastAsia="nl-NL"/>
        </w:rPr>
        <w:t xml:space="preserve"> The solution</w:t>
      </w:r>
      <w:r w:rsidR="003E168E" w:rsidRPr="003E168E">
        <w:rPr>
          <w:lang w:eastAsia="nl-NL"/>
        </w:rPr>
        <w:t xml:space="preserve"> </w:t>
      </w:r>
      <w:r w:rsidR="003E168E">
        <w:rPr>
          <w:lang w:eastAsia="nl-NL"/>
        </w:rPr>
        <w:t>also has to</w:t>
      </w:r>
      <w:r w:rsidR="003E168E" w:rsidRPr="003E168E">
        <w:rPr>
          <w:lang w:eastAsia="nl-NL"/>
        </w:rPr>
        <w:t xml:space="preserve"> </w:t>
      </w:r>
      <w:r w:rsidR="003E168E">
        <w:rPr>
          <w:lang w:eastAsia="nl-NL"/>
        </w:rPr>
        <w:t>maintain backwards compatibility with server and clients working over HTTP/1.1</w:t>
      </w:r>
      <w:r w:rsidR="003E168E" w:rsidRPr="003E168E">
        <w:rPr>
          <w:lang w:eastAsia="nl-NL"/>
        </w:rPr>
        <w:t>.</w:t>
      </w:r>
    </w:p>
    <w:p w14:paraId="2A64C801" w14:textId="68B982DA" w:rsidR="003E168E" w:rsidRDefault="00D04F80" w:rsidP="00D201C0">
      <w:pPr>
        <w:rPr>
          <w:lang w:eastAsia="nl-NL"/>
        </w:rPr>
      </w:pPr>
      <w:proofErr w:type="spellStart"/>
      <w:r>
        <w:rPr>
          <w:lang w:eastAsia="nl-NL"/>
        </w:rPr>
        <w:t>WebS</w:t>
      </w:r>
      <w:r w:rsidR="00C324DE" w:rsidRPr="00A01CC0">
        <w:rPr>
          <w:lang w:eastAsia="nl-NL"/>
        </w:rPr>
        <w:t>ockets</w:t>
      </w:r>
      <w:proofErr w:type="spellEnd"/>
      <w:r w:rsidR="00C324DE" w:rsidRPr="00A01CC0">
        <w:rPr>
          <w:lang w:eastAsia="nl-NL"/>
        </w:rPr>
        <w:t xml:space="preserve"> </w:t>
      </w:r>
      <w:r w:rsidR="002D13A7">
        <w:rPr>
          <w:lang w:eastAsia="nl-NL"/>
        </w:rPr>
        <w:t>[</w:t>
      </w:r>
      <w:r w:rsidR="003A0660">
        <w:rPr>
          <w:lang w:eastAsia="nl-NL"/>
        </w:rPr>
        <w:t>4</w:t>
      </w:r>
      <w:r w:rsidR="002D13A7">
        <w:rPr>
          <w:lang w:eastAsia="nl-NL"/>
        </w:rPr>
        <w:t xml:space="preserve">] </w:t>
      </w:r>
      <w:r w:rsidR="00A01CC0">
        <w:rPr>
          <w:lang w:eastAsia="nl-NL"/>
        </w:rPr>
        <w:t xml:space="preserve">were introduced to </w:t>
      </w:r>
      <w:r w:rsidR="00C324DE" w:rsidRPr="00A01CC0">
        <w:rPr>
          <w:lang w:eastAsia="nl-NL"/>
        </w:rPr>
        <w:t>provide full-</w:t>
      </w:r>
      <w:r w:rsidR="00A01CC0">
        <w:rPr>
          <w:lang w:eastAsia="nl-NL"/>
        </w:rPr>
        <w:t>duplex communication and enable</w:t>
      </w:r>
      <w:r w:rsidR="00C324DE" w:rsidRPr="00A01CC0">
        <w:rPr>
          <w:lang w:eastAsia="nl-NL"/>
        </w:rPr>
        <w:t xml:space="preserve"> message flow on top of TCP</w:t>
      </w:r>
      <w:r w:rsidR="00A01CC0" w:rsidRPr="00A01CC0">
        <w:rPr>
          <w:lang w:eastAsia="nl-NL"/>
        </w:rPr>
        <w:t xml:space="preserve">, </w:t>
      </w:r>
      <w:r w:rsidR="00A01CC0">
        <w:rPr>
          <w:lang w:eastAsia="nl-NL"/>
        </w:rPr>
        <w:t>with the intention of having</w:t>
      </w:r>
      <w:r w:rsidR="00A01CC0" w:rsidRPr="00A01CC0">
        <w:rPr>
          <w:lang w:eastAsia="nl-NL"/>
        </w:rPr>
        <w:t xml:space="preserve"> less overhead than HTTP</w:t>
      </w:r>
      <w:r w:rsidR="00C324DE" w:rsidRPr="00A01CC0">
        <w:rPr>
          <w:lang w:eastAsia="nl-NL"/>
        </w:rPr>
        <w:t xml:space="preserve">. </w:t>
      </w:r>
      <w:r>
        <w:rPr>
          <w:lang w:eastAsia="nl-NL"/>
        </w:rPr>
        <w:t xml:space="preserve">The </w:t>
      </w:r>
      <w:proofErr w:type="spellStart"/>
      <w:r>
        <w:rPr>
          <w:lang w:eastAsia="nl-NL"/>
        </w:rPr>
        <w:t>WebS</w:t>
      </w:r>
      <w:r w:rsidR="00A01CC0" w:rsidRPr="00A01CC0">
        <w:rPr>
          <w:lang w:eastAsia="nl-NL"/>
        </w:rPr>
        <w:t>ockets</w:t>
      </w:r>
      <w:proofErr w:type="spellEnd"/>
      <w:r w:rsidR="00A01CC0" w:rsidRPr="00A01CC0">
        <w:rPr>
          <w:lang w:eastAsia="nl-NL"/>
        </w:rPr>
        <w:t xml:space="preserve"> standard has been developed to be compatible with HTTP, and in fact it uses the “HTTP u</w:t>
      </w:r>
      <w:r w:rsidR="003E168E">
        <w:rPr>
          <w:lang w:eastAsia="nl-NL"/>
        </w:rPr>
        <w:t>p</w:t>
      </w:r>
      <w:r w:rsidR="00A01CC0" w:rsidRPr="00A01CC0">
        <w:rPr>
          <w:lang w:eastAsia="nl-NL"/>
        </w:rPr>
        <w:t xml:space="preserve">grade” header for the initial client-server handshake. </w:t>
      </w:r>
      <w:r w:rsidR="00C324DE" w:rsidRPr="00A01CC0">
        <w:rPr>
          <w:lang w:eastAsia="nl-NL"/>
        </w:rPr>
        <w:t xml:space="preserve">Most browsers </w:t>
      </w:r>
      <w:r w:rsidR="00A01CC0" w:rsidRPr="00A01CC0">
        <w:rPr>
          <w:lang w:eastAsia="nl-NL"/>
        </w:rPr>
        <w:t xml:space="preserve">today </w:t>
      </w:r>
      <w:r>
        <w:rPr>
          <w:lang w:eastAsia="nl-NL"/>
        </w:rPr>
        <w:t xml:space="preserve">support the </w:t>
      </w:r>
      <w:proofErr w:type="spellStart"/>
      <w:r>
        <w:rPr>
          <w:lang w:eastAsia="nl-NL"/>
        </w:rPr>
        <w:t>WebS</w:t>
      </w:r>
      <w:r w:rsidR="00C324DE" w:rsidRPr="00A01CC0">
        <w:rPr>
          <w:lang w:eastAsia="nl-NL"/>
        </w:rPr>
        <w:t>ockets</w:t>
      </w:r>
      <w:proofErr w:type="spellEnd"/>
      <w:r w:rsidR="00C324DE" w:rsidRPr="00A01CC0">
        <w:rPr>
          <w:lang w:eastAsia="nl-NL"/>
        </w:rPr>
        <w:t xml:space="preserve"> protocol. </w:t>
      </w:r>
    </w:p>
    <w:p w14:paraId="508D9211" w14:textId="302677B3" w:rsidR="00BA3E7C" w:rsidRDefault="00D04F80" w:rsidP="00D201C0">
      <w:pPr>
        <w:rPr>
          <w:lang w:eastAsia="nl-NL"/>
        </w:rPr>
      </w:pPr>
      <w:r>
        <w:t>Just like HTTP/2,</w:t>
      </w:r>
      <w:r w:rsidR="003E168E">
        <w:t xml:space="preserve"> </w:t>
      </w:r>
      <w:proofErr w:type="spellStart"/>
      <w:r w:rsidR="004C6C9B">
        <w:t>W</w:t>
      </w:r>
      <w:r>
        <w:t>ebSockets</w:t>
      </w:r>
      <w:proofErr w:type="spellEnd"/>
      <w:r>
        <w:t xml:space="preserve"> also</w:t>
      </w:r>
      <w:r w:rsidR="003E168E">
        <w:t xml:space="preserve"> allow server-initiated and client-initiated transactions, data request cancelation, and multiplexing of multiple data responses.</w:t>
      </w:r>
      <w:r>
        <w:rPr>
          <w:lang w:eastAsia="nl-NL"/>
        </w:rPr>
        <w:t xml:space="preserve"> </w:t>
      </w:r>
      <w:r w:rsidR="00C324DE" w:rsidRPr="00A01CC0">
        <w:rPr>
          <w:lang w:eastAsia="nl-NL"/>
        </w:rPr>
        <w:t>H</w:t>
      </w:r>
      <w:r>
        <w:rPr>
          <w:lang w:eastAsia="nl-NL"/>
        </w:rPr>
        <w:t>ence</w:t>
      </w:r>
      <w:r w:rsidR="003A0660">
        <w:rPr>
          <w:lang w:eastAsia="nl-NL"/>
        </w:rPr>
        <w:t>,</w:t>
      </w:r>
      <w:r>
        <w:rPr>
          <w:lang w:eastAsia="nl-NL"/>
        </w:rPr>
        <w:t xml:space="preserve"> if the server supports </w:t>
      </w:r>
      <w:proofErr w:type="spellStart"/>
      <w:r>
        <w:rPr>
          <w:lang w:eastAsia="nl-NL"/>
        </w:rPr>
        <w:t>WebS</w:t>
      </w:r>
      <w:r w:rsidR="00C324DE" w:rsidRPr="00A01CC0">
        <w:rPr>
          <w:lang w:eastAsia="nl-NL"/>
        </w:rPr>
        <w:t>ockets</w:t>
      </w:r>
      <w:proofErr w:type="spellEnd"/>
      <w:r w:rsidR="00C324DE" w:rsidRPr="00A01CC0">
        <w:rPr>
          <w:lang w:eastAsia="nl-NL"/>
        </w:rPr>
        <w:t xml:space="preserve">, </w:t>
      </w:r>
      <w:r w:rsidR="00A01CC0" w:rsidRPr="00A01CC0">
        <w:rPr>
          <w:lang w:eastAsia="nl-NL"/>
        </w:rPr>
        <w:t>the server push s</w:t>
      </w:r>
      <w:r>
        <w:rPr>
          <w:lang w:eastAsia="nl-NL"/>
        </w:rPr>
        <w:t>trategy can be applied</w:t>
      </w:r>
      <w:r w:rsidR="0032372C">
        <w:rPr>
          <w:lang w:eastAsia="nl-NL"/>
        </w:rPr>
        <w:t xml:space="preserve"> with </w:t>
      </w:r>
      <w:proofErr w:type="spellStart"/>
      <w:r w:rsidR="0032372C">
        <w:rPr>
          <w:lang w:eastAsia="nl-NL"/>
        </w:rPr>
        <w:t>Web</w:t>
      </w:r>
      <w:r w:rsidR="00D201C0">
        <w:rPr>
          <w:lang w:eastAsia="nl-NL"/>
        </w:rPr>
        <w:t>S</w:t>
      </w:r>
      <w:r w:rsidR="0032372C">
        <w:rPr>
          <w:lang w:eastAsia="nl-NL"/>
        </w:rPr>
        <w:t>ocket</w:t>
      </w:r>
      <w:proofErr w:type="spellEnd"/>
      <w:r w:rsidR="0032372C">
        <w:rPr>
          <w:lang w:eastAsia="nl-NL"/>
        </w:rPr>
        <w:t>-specific message bindings</w:t>
      </w:r>
      <w:r w:rsidR="00A01CC0" w:rsidRPr="00A01CC0">
        <w:rPr>
          <w:lang w:eastAsia="nl-NL"/>
        </w:rPr>
        <w:t>.</w:t>
      </w:r>
    </w:p>
    <w:p w14:paraId="6B9CEA9C" w14:textId="53AE3303" w:rsidR="008F3461" w:rsidRPr="00320CEE" w:rsidRDefault="00AC502C" w:rsidP="008F3461">
      <w:pPr>
        <w:pStyle w:val="Heading1"/>
        <w:rPr>
          <w:lang w:val="en-GB"/>
        </w:rPr>
      </w:pPr>
      <w:r>
        <w:rPr>
          <w:lang w:val="en-GB"/>
        </w:rPr>
        <w:t>Push strategies</w:t>
      </w:r>
    </w:p>
    <w:p w14:paraId="6AD9A100" w14:textId="0A78DCD0" w:rsidR="008F3461" w:rsidRDefault="004C6C9B" w:rsidP="00D201C0">
      <w:pPr>
        <w:spacing w:after="0"/>
        <w:rPr>
          <w:lang w:val="en-GB"/>
        </w:rPr>
      </w:pPr>
      <w:r>
        <w:rPr>
          <w:lang w:val="en-GB"/>
        </w:rPr>
        <w:t xml:space="preserve">The client and server first has to initiate a media channel enabled by HTTP/2 server push or </w:t>
      </w:r>
      <w:proofErr w:type="spellStart"/>
      <w:r>
        <w:rPr>
          <w:lang w:val="en-GB"/>
        </w:rPr>
        <w:t>WebSocket</w:t>
      </w:r>
      <w:proofErr w:type="spellEnd"/>
      <w:r>
        <w:rPr>
          <w:lang w:val="en-GB"/>
        </w:rPr>
        <w:t xml:space="preserve"> messaging. Once the connection is established, the </w:t>
      </w:r>
      <w:r w:rsidR="00F935F8">
        <w:rPr>
          <w:rFonts w:ascii="Times" w:hAnsi="Times" w:cs="Times"/>
          <w:lang w:eastAsia="nl-NL"/>
        </w:rPr>
        <w:t>MPEG-</w:t>
      </w:r>
      <w:r>
        <w:rPr>
          <w:lang w:val="en-GB"/>
        </w:rPr>
        <w:t xml:space="preserve">DASH client issues a request for the media or the MPD from the server with a URI and a push strategy. </w:t>
      </w:r>
      <w:r w:rsidR="00D76DB8">
        <w:rPr>
          <w:lang w:val="en-GB"/>
        </w:rPr>
        <w:t>There can be three</w:t>
      </w:r>
      <w:r w:rsidR="00366474">
        <w:rPr>
          <w:lang w:val="en-GB"/>
        </w:rPr>
        <w:t xml:space="preserve"> </w:t>
      </w:r>
      <w:r w:rsidR="00D76DB8">
        <w:rPr>
          <w:lang w:val="en-GB"/>
        </w:rPr>
        <w:t>potential</w:t>
      </w:r>
      <w:r w:rsidR="00366474">
        <w:rPr>
          <w:lang w:val="en-GB"/>
        </w:rPr>
        <w:t xml:space="preserve"> scenarios </w:t>
      </w:r>
      <w:r w:rsidR="00E6274F">
        <w:rPr>
          <w:lang w:val="en-GB"/>
        </w:rPr>
        <w:t>for</w:t>
      </w:r>
      <w:r w:rsidR="00366474">
        <w:rPr>
          <w:lang w:val="en-GB"/>
        </w:rPr>
        <w:t xml:space="preserve"> server push</w:t>
      </w:r>
      <w:r>
        <w:rPr>
          <w:lang w:val="en-GB"/>
        </w:rPr>
        <w:t xml:space="preserve"> strategy</w:t>
      </w:r>
      <w:r w:rsidR="003A0660">
        <w:rPr>
          <w:lang w:val="en-GB"/>
        </w:rPr>
        <w:t>:</w:t>
      </w:r>
    </w:p>
    <w:p w14:paraId="73D9AFB7" w14:textId="67DAAD1D" w:rsidR="00DF01F3" w:rsidRPr="00D201C0" w:rsidRDefault="005E2D5C" w:rsidP="00D201C0">
      <w:pPr>
        <w:pStyle w:val="ListParagraph"/>
        <w:numPr>
          <w:ilvl w:val="0"/>
          <w:numId w:val="8"/>
        </w:numPr>
        <w:rPr>
          <w:rFonts w:cs="Times"/>
          <w:lang w:eastAsia="nl-NL"/>
        </w:rPr>
      </w:pPr>
      <w:r w:rsidRPr="00D201C0">
        <w:rPr>
          <w:rFonts w:cs="Times"/>
          <w:lang w:eastAsia="nl-NL"/>
        </w:rPr>
        <w:t>No-Push:</w:t>
      </w:r>
      <w:r w:rsidR="00044122" w:rsidRPr="00D201C0">
        <w:rPr>
          <w:rFonts w:cs="Times"/>
          <w:lang w:eastAsia="nl-NL"/>
        </w:rPr>
        <w:t xml:space="preserve"> </w:t>
      </w:r>
      <w:r w:rsidR="00DF01F3" w:rsidRPr="00D201C0">
        <w:rPr>
          <w:rFonts w:cs="Times"/>
          <w:lang w:eastAsia="nl-NL"/>
        </w:rPr>
        <w:t>It is the same as the conventional HTTP requests and responses</w:t>
      </w:r>
      <w:r w:rsidR="00C57501" w:rsidRPr="00D201C0">
        <w:rPr>
          <w:rFonts w:cs="Times"/>
          <w:lang w:eastAsia="nl-NL"/>
        </w:rPr>
        <w:t xml:space="preserve"> occurring sequentially. [Fig. 2(a)]</w:t>
      </w:r>
    </w:p>
    <w:p w14:paraId="4B1E62CC" w14:textId="0EBB01D5" w:rsidR="00044122" w:rsidRPr="00D201C0" w:rsidRDefault="005E2D5C" w:rsidP="00D201C0">
      <w:pPr>
        <w:pStyle w:val="ListParagraph"/>
        <w:numPr>
          <w:ilvl w:val="0"/>
          <w:numId w:val="8"/>
        </w:numPr>
        <w:rPr>
          <w:rFonts w:cs="Times"/>
          <w:lang w:eastAsia="nl-NL"/>
        </w:rPr>
      </w:pPr>
      <w:r w:rsidRPr="00D201C0">
        <w:rPr>
          <w:rFonts w:cs="Times"/>
          <w:lang w:eastAsia="nl-NL"/>
        </w:rPr>
        <w:t>All-Push:</w:t>
      </w:r>
      <w:r w:rsidR="00044122" w:rsidRPr="00D201C0">
        <w:rPr>
          <w:rFonts w:cs="Times"/>
          <w:lang w:eastAsia="nl-NL"/>
        </w:rPr>
        <w:t xml:space="preserve"> </w:t>
      </w:r>
      <w:r w:rsidR="00C57501" w:rsidRPr="00D201C0">
        <w:rPr>
          <w:rFonts w:cs="Times"/>
          <w:lang w:eastAsia="nl-NL"/>
        </w:rPr>
        <w:t>On the other end of the spectrum is the server pushing all segments as and when they are generated one after another in response to a single request from the client. [Fig. 2(b)]</w:t>
      </w:r>
    </w:p>
    <w:p w14:paraId="5E963A98" w14:textId="25E51A95" w:rsidR="00044122" w:rsidRPr="00D201C0" w:rsidRDefault="005E2D5C" w:rsidP="00D201C0">
      <w:pPr>
        <w:pStyle w:val="ListParagraph"/>
        <w:numPr>
          <w:ilvl w:val="0"/>
          <w:numId w:val="8"/>
        </w:numPr>
        <w:rPr>
          <w:rFonts w:cs="Times"/>
          <w:lang w:eastAsia="nl-NL"/>
        </w:rPr>
      </w:pPr>
      <w:r w:rsidRPr="00D201C0">
        <w:rPr>
          <w:rFonts w:cs="Times"/>
          <w:lang w:eastAsia="nl-NL"/>
        </w:rPr>
        <w:t>k-Push:</w:t>
      </w:r>
      <w:r w:rsidR="00044122" w:rsidRPr="00D201C0">
        <w:rPr>
          <w:rFonts w:cs="Times"/>
          <w:lang w:eastAsia="nl-NL"/>
        </w:rPr>
        <w:t xml:space="preserve"> </w:t>
      </w:r>
      <w:r w:rsidR="00C57501" w:rsidRPr="00D201C0">
        <w:rPr>
          <w:rFonts w:cs="Times"/>
          <w:lang w:eastAsia="nl-NL"/>
        </w:rPr>
        <w:t xml:space="preserve">The client issues requests </w:t>
      </w:r>
      <w:r w:rsidR="00044122" w:rsidRPr="00D201C0">
        <w:rPr>
          <w:rFonts w:cs="Times"/>
          <w:lang w:eastAsia="nl-NL"/>
        </w:rPr>
        <w:t xml:space="preserve">every k segments </w:t>
      </w:r>
      <w:r w:rsidR="00C57501" w:rsidRPr="00D201C0">
        <w:rPr>
          <w:rFonts w:cs="Times"/>
          <w:lang w:eastAsia="nl-NL"/>
        </w:rPr>
        <w:t>and specifies which segments it needs</w:t>
      </w:r>
      <w:r w:rsidR="00044122" w:rsidRPr="00D201C0">
        <w:rPr>
          <w:rFonts w:cs="Times"/>
          <w:lang w:eastAsia="nl-NL"/>
        </w:rPr>
        <w:t xml:space="preserve">. </w:t>
      </w:r>
      <w:r w:rsidR="00C57501" w:rsidRPr="00D201C0">
        <w:rPr>
          <w:rFonts w:cs="Times"/>
          <w:lang w:eastAsia="nl-NL"/>
        </w:rPr>
        <w:t xml:space="preserve">When </w:t>
      </w:r>
      <w:r w:rsidR="00044122" w:rsidRPr="00D201C0">
        <w:rPr>
          <w:rFonts w:cs="Times"/>
          <w:lang w:eastAsia="nl-NL"/>
        </w:rPr>
        <w:t xml:space="preserve">the server </w:t>
      </w:r>
      <w:r w:rsidR="00C57501" w:rsidRPr="00D201C0">
        <w:rPr>
          <w:rFonts w:cs="Times"/>
          <w:lang w:eastAsia="nl-NL"/>
        </w:rPr>
        <w:t xml:space="preserve">receives the request, it </w:t>
      </w:r>
      <w:r w:rsidR="00D76DB8" w:rsidRPr="00D201C0">
        <w:rPr>
          <w:rFonts w:cs="Times"/>
          <w:lang w:eastAsia="nl-NL"/>
        </w:rPr>
        <w:t>responds by pushing</w:t>
      </w:r>
      <w:r w:rsidR="00044122" w:rsidRPr="00D201C0">
        <w:rPr>
          <w:rFonts w:cs="Times"/>
          <w:lang w:eastAsia="nl-NL"/>
        </w:rPr>
        <w:t xml:space="preserve"> the next segments consecutively as soon as each one is ready.</w:t>
      </w:r>
      <w:r w:rsidR="00D76DB8" w:rsidRPr="00D201C0">
        <w:rPr>
          <w:rFonts w:cs="Times"/>
          <w:lang w:eastAsia="nl-NL"/>
        </w:rPr>
        <w:t xml:space="preserve"> [Fig. 2(c)]</w:t>
      </w:r>
    </w:p>
    <w:p w14:paraId="18D8DF1B" w14:textId="74E8A1D9" w:rsidR="008F3461" w:rsidRPr="00AB6DFE" w:rsidRDefault="00366474" w:rsidP="00AB6DFE">
      <w:pPr>
        <w:widowControl w:val="0"/>
        <w:autoSpaceDE w:val="0"/>
        <w:autoSpaceDN w:val="0"/>
        <w:adjustRightInd w:val="0"/>
        <w:jc w:val="center"/>
        <w:rPr>
          <w:rFonts w:ascii="Times" w:hAnsi="Times" w:cs="Times"/>
          <w:lang w:eastAsia="nl-NL"/>
        </w:rPr>
      </w:pPr>
      <w:r>
        <w:rPr>
          <w:rFonts w:ascii="Times" w:hAnsi="Times" w:cs="Times"/>
          <w:noProof/>
        </w:rPr>
        <w:lastRenderedPageBreak/>
        <w:drawing>
          <wp:inline distT="0" distB="0" distL="0" distR="0" wp14:anchorId="62D99B20" wp14:editId="17C5B636">
            <wp:extent cx="5033645" cy="200977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33645" cy="2009775"/>
                    </a:xfrm>
                    <a:prstGeom prst="rect">
                      <a:avLst/>
                    </a:prstGeom>
                    <a:noFill/>
                    <a:ln>
                      <a:noFill/>
                    </a:ln>
                  </pic:spPr>
                </pic:pic>
              </a:graphicData>
            </a:graphic>
          </wp:inline>
        </w:drawing>
      </w:r>
    </w:p>
    <w:p w14:paraId="52F3D11F" w14:textId="450E2CE9" w:rsidR="008F3461" w:rsidRDefault="00C57501" w:rsidP="00C57501">
      <w:pPr>
        <w:jc w:val="center"/>
        <w:rPr>
          <w:lang w:val="en-GB"/>
        </w:rPr>
      </w:pPr>
      <w:r>
        <w:rPr>
          <w:lang w:val="en-GB"/>
        </w:rPr>
        <w:t>Fig 2.</w:t>
      </w:r>
      <w:r w:rsidR="003A0660">
        <w:rPr>
          <w:lang w:val="en-GB"/>
        </w:rPr>
        <w:t xml:space="preserve"> Potential scenarios for server push strategy.</w:t>
      </w:r>
    </w:p>
    <w:p w14:paraId="433334B9" w14:textId="33E076AE" w:rsidR="00320CEE" w:rsidRPr="00D201C0" w:rsidRDefault="00320CEE" w:rsidP="00D201C0">
      <w:pPr>
        <w:spacing w:after="0"/>
        <w:rPr>
          <w:lang w:val="en-GB"/>
        </w:rPr>
      </w:pPr>
      <w:r w:rsidRPr="00D201C0">
        <w:rPr>
          <w:lang w:val="en-GB"/>
        </w:rPr>
        <w:t>Opting for server-push is completely optional and can be specified by a directive</w:t>
      </w:r>
      <w:r w:rsidR="00DB7AF2" w:rsidRPr="00D201C0">
        <w:rPr>
          <w:lang w:val="en-GB"/>
        </w:rPr>
        <w:t xml:space="preserve"> (</w:t>
      </w:r>
      <w:proofErr w:type="spellStart"/>
      <w:r w:rsidR="00DB7AF2" w:rsidRPr="00D201C0">
        <w:rPr>
          <w:lang w:val="en-GB"/>
        </w:rPr>
        <w:t>PushDirective</w:t>
      </w:r>
      <w:proofErr w:type="spellEnd"/>
      <w:r w:rsidR="00DB7AF2" w:rsidRPr="00D201C0">
        <w:rPr>
          <w:lang w:val="en-GB"/>
        </w:rPr>
        <w:t>)</w:t>
      </w:r>
      <w:r w:rsidRPr="00D201C0">
        <w:rPr>
          <w:lang w:val="en-GB"/>
        </w:rPr>
        <w:t xml:space="preserve"> to the server. </w:t>
      </w:r>
      <w:r w:rsidR="00F10AA9" w:rsidRPr="00D201C0">
        <w:rPr>
          <w:lang w:val="en-GB"/>
        </w:rPr>
        <w:t>The directive may accompany an MPD request</w:t>
      </w:r>
      <w:r w:rsidR="00FF47D5" w:rsidRPr="00D201C0">
        <w:rPr>
          <w:lang w:val="en-GB"/>
        </w:rPr>
        <w:t>, or a segment request</w:t>
      </w:r>
      <w:r w:rsidR="00F10AA9" w:rsidRPr="00D201C0">
        <w:rPr>
          <w:lang w:val="en-GB"/>
        </w:rPr>
        <w:t xml:space="preserve"> to the server. </w:t>
      </w:r>
      <w:r w:rsidR="0032372C" w:rsidRPr="00D201C0">
        <w:rPr>
          <w:lang w:val="en-GB"/>
        </w:rPr>
        <w:t xml:space="preserve">There can be multiple directives accompanying a single message. </w:t>
      </w:r>
      <w:r w:rsidRPr="00D201C0">
        <w:rPr>
          <w:lang w:val="en-GB"/>
        </w:rPr>
        <w:t xml:space="preserve">When the server </w:t>
      </w:r>
      <w:r w:rsidR="00F10AA9" w:rsidRPr="00D201C0">
        <w:rPr>
          <w:lang w:val="en-GB"/>
        </w:rPr>
        <w:t xml:space="preserve">receives communication for </w:t>
      </w:r>
      <w:r w:rsidRPr="00D201C0">
        <w:rPr>
          <w:lang w:val="en-GB"/>
        </w:rPr>
        <w:t xml:space="preserve">push </w:t>
      </w:r>
      <w:r w:rsidR="00F10AA9" w:rsidRPr="00D201C0">
        <w:rPr>
          <w:lang w:val="en-GB"/>
        </w:rPr>
        <w:t>to</w:t>
      </w:r>
      <w:r w:rsidRPr="00D201C0">
        <w:rPr>
          <w:lang w:val="en-GB"/>
        </w:rPr>
        <w:t xml:space="preserve"> occur</w:t>
      </w:r>
      <w:r w:rsidR="00F10AA9" w:rsidRPr="00D201C0">
        <w:rPr>
          <w:lang w:val="en-GB"/>
        </w:rPr>
        <w:t>,</w:t>
      </w:r>
      <w:r w:rsidRPr="00D201C0">
        <w:rPr>
          <w:lang w:val="en-GB"/>
        </w:rPr>
        <w:t xml:space="preserve"> it provides an acknowledgment to the client</w:t>
      </w:r>
      <w:r w:rsidR="0032372C" w:rsidRPr="00D201C0">
        <w:rPr>
          <w:lang w:val="en-GB"/>
        </w:rPr>
        <w:t xml:space="preserve"> and chooses one strategy if multiple options are present in the directive</w:t>
      </w:r>
      <w:r w:rsidRPr="00D201C0">
        <w:rPr>
          <w:lang w:val="en-GB"/>
        </w:rPr>
        <w:t xml:space="preserve">. </w:t>
      </w:r>
      <w:r w:rsidR="0032372C" w:rsidRPr="00D201C0">
        <w:rPr>
          <w:lang w:val="en-GB"/>
        </w:rPr>
        <w:t xml:space="preserve">This allows for future compatibility with the introduction of potential new push strategies. </w:t>
      </w:r>
      <w:r w:rsidRPr="00D201C0">
        <w:rPr>
          <w:lang w:val="en-GB"/>
        </w:rPr>
        <w:t xml:space="preserve">There can be various </w:t>
      </w:r>
      <w:r w:rsidR="00F10AA9" w:rsidRPr="00D201C0">
        <w:rPr>
          <w:lang w:val="en-GB"/>
        </w:rPr>
        <w:t>flavours of the push strategy</w:t>
      </w:r>
      <w:r w:rsidR="003A0660" w:rsidRPr="00D201C0">
        <w:rPr>
          <w:lang w:val="en-GB"/>
        </w:rPr>
        <w:t xml:space="preserve"> as follows:</w:t>
      </w:r>
    </w:p>
    <w:p w14:paraId="1E7A679D" w14:textId="77777777" w:rsidR="00320CEE" w:rsidRPr="00D201C0" w:rsidRDefault="00320CEE" w:rsidP="003E168E">
      <w:pPr>
        <w:pStyle w:val="ListParagraph"/>
        <w:numPr>
          <w:ilvl w:val="0"/>
          <w:numId w:val="5"/>
        </w:numPr>
        <w:rPr>
          <w:lang w:val="en-GB"/>
        </w:rPr>
      </w:pPr>
      <w:r w:rsidRPr="00D201C0">
        <w:rPr>
          <w:lang w:val="en-GB"/>
        </w:rPr>
        <w:t>A server may appropriately push segments as it deems fit for providing a fast start at the client.</w:t>
      </w:r>
    </w:p>
    <w:p w14:paraId="58E5B3AC" w14:textId="44211EE9" w:rsidR="00320CEE" w:rsidRPr="00D201C0" w:rsidRDefault="00320CEE" w:rsidP="003E168E">
      <w:pPr>
        <w:pStyle w:val="ListParagraph"/>
        <w:numPr>
          <w:ilvl w:val="0"/>
          <w:numId w:val="5"/>
        </w:numPr>
        <w:rPr>
          <w:lang w:val="en-GB"/>
        </w:rPr>
      </w:pPr>
      <w:r w:rsidRPr="00D201C0">
        <w:rPr>
          <w:lang w:val="en-GB"/>
        </w:rPr>
        <w:t>The segments to be pushed can be explicitly mentioned in a list</w:t>
      </w:r>
      <w:r w:rsidR="0032372C" w:rsidRPr="00D201C0">
        <w:rPr>
          <w:lang w:val="en-GB"/>
        </w:rPr>
        <w:t xml:space="preserve"> (</w:t>
      </w:r>
      <w:proofErr w:type="spellStart"/>
      <w:r w:rsidR="0032372C" w:rsidRPr="00D201C0">
        <w:rPr>
          <w:lang w:val="en-GB"/>
        </w:rPr>
        <w:t>URLList</w:t>
      </w:r>
      <w:proofErr w:type="spellEnd"/>
      <w:r w:rsidR="0032372C" w:rsidRPr="00D201C0">
        <w:rPr>
          <w:lang w:val="en-GB"/>
        </w:rPr>
        <w:t>)</w:t>
      </w:r>
      <w:r w:rsidRPr="00D201C0">
        <w:rPr>
          <w:lang w:val="en-GB"/>
        </w:rPr>
        <w:t xml:space="preserve"> and communicated to the server before.</w:t>
      </w:r>
    </w:p>
    <w:p w14:paraId="7F2AABD1" w14:textId="77777777" w:rsidR="00320CEE" w:rsidRPr="00D201C0" w:rsidRDefault="00320CEE" w:rsidP="003E168E">
      <w:pPr>
        <w:pStyle w:val="ListParagraph"/>
        <w:numPr>
          <w:ilvl w:val="0"/>
          <w:numId w:val="5"/>
        </w:numPr>
        <w:rPr>
          <w:lang w:val="en-GB"/>
        </w:rPr>
      </w:pPr>
      <w:r w:rsidRPr="00D201C0">
        <w:rPr>
          <w:lang w:val="en-GB"/>
        </w:rPr>
        <w:t>The strategy can be to push the next k segments upon receiving a request from the client.</w:t>
      </w:r>
    </w:p>
    <w:p w14:paraId="230E6511" w14:textId="6314A71C" w:rsidR="00320CEE" w:rsidRPr="00D201C0" w:rsidRDefault="00320CEE" w:rsidP="003E168E">
      <w:pPr>
        <w:pStyle w:val="ListParagraph"/>
        <w:numPr>
          <w:ilvl w:val="0"/>
          <w:numId w:val="5"/>
        </w:numPr>
        <w:rPr>
          <w:lang w:val="en-GB"/>
        </w:rPr>
      </w:pPr>
      <w:r w:rsidRPr="00D201C0">
        <w:rPr>
          <w:lang w:val="en-GB"/>
        </w:rPr>
        <w:t>The push strategy can specify only segments adhering to a URL template</w:t>
      </w:r>
      <w:r w:rsidR="0032372C" w:rsidRPr="00D201C0">
        <w:rPr>
          <w:lang w:val="en-GB"/>
        </w:rPr>
        <w:t xml:space="preserve"> (</w:t>
      </w:r>
      <w:proofErr w:type="spellStart"/>
      <w:r w:rsidR="0032372C" w:rsidRPr="00D201C0">
        <w:rPr>
          <w:lang w:val="en-GB"/>
        </w:rPr>
        <w:t>URLTemplate</w:t>
      </w:r>
      <w:proofErr w:type="spellEnd"/>
      <w:r w:rsidR="0032372C" w:rsidRPr="00D201C0">
        <w:rPr>
          <w:lang w:val="en-GB"/>
        </w:rPr>
        <w:t>)</w:t>
      </w:r>
      <w:r w:rsidRPr="00D201C0">
        <w:rPr>
          <w:lang w:val="en-GB"/>
        </w:rPr>
        <w:t xml:space="preserve"> are considered.</w:t>
      </w:r>
    </w:p>
    <w:p w14:paraId="72765D89" w14:textId="3074A22E" w:rsidR="00FF47D5" w:rsidRPr="00D201C0" w:rsidRDefault="00320CEE" w:rsidP="003E168E">
      <w:pPr>
        <w:pStyle w:val="ListParagraph"/>
        <w:numPr>
          <w:ilvl w:val="0"/>
          <w:numId w:val="5"/>
        </w:numPr>
        <w:rPr>
          <w:lang w:val="en-GB"/>
        </w:rPr>
      </w:pPr>
      <w:r w:rsidRPr="00D201C0">
        <w:rPr>
          <w:lang w:val="en-GB"/>
        </w:rPr>
        <w:t>The strategy can be to push segments till a segment exceeding the specific time is reached.</w:t>
      </w:r>
    </w:p>
    <w:p w14:paraId="55371FB5" w14:textId="2DCDC6E7" w:rsidR="00FF47D5" w:rsidRPr="00D201C0" w:rsidRDefault="00477EE4" w:rsidP="00D201C0">
      <w:pPr>
        <w:pStyle w:val="Heading1"/>
        <w:rPr>
          <w:lang w:val="en-GB"/>
        </w:rPr>
      </w:pPr>
      <w:r w:rsidRPr="00D201C0">
        <w:rPr>
          <w:lang w:val="en-GB"/>
        </w:rPr>
        <w:t>Conclusion</w:t>
      </w:r>
    </w:p>
    <w:p w14:paraId="692F92D4" w14:textId="77777777" w:rsidR="00D201C0" w:rsidRDefault="00FF47D5" w:rsidP="00D201C0">
      <w:pPr>
        <w:widowControl w:val="0"/>
        <w:autoSpaceDE w:val="0"/>
        <w:autoSpaceDN w:val="0"/>
        <w:adjustRightInd w:val="0"/>
        <w:rPr>
          <w:rFonts w:cs="Times"/>
          <w:lang w:eastAsia="nl-NL"/>
        </w:rPr>
      </w:pPr>
      <w:r w:rsidRPr="00D201C0">
        <w:rPr>
          <w:lang w:val="en-GB"/>
        </w:rPr>
        <w:t xml:space="preserve">With server push, the biggest benefit is lowering the latency of live </w:t>
      </w:r>
      <w:r w:rsidR="007D78B8" w:rsidRPr="00D201C0">
        <w:rPr>
          <w:lang w:val="en-GB"/>
        </w:rPr>
        <w:t xml:space="preserve">streaming. It can be beneficial for facilitating a fast start time for playback of </w:t>
      </w:r>
      <w:proofErr w:type="spellStart"/>
      <w:r w:rsidR="007D78B8" w:rsidRPr="00D201C0">
        <w:rPr>
          <w:lang w:val="en-GB"/>
        </w:rPr>
        <w:t>V</w:t>
      </w:r>
      <w:r w:rsidR="00FB4EDD" w:rsidRPr="00D201C0">
        <w:rPr>
          <w:lang w:val="en-GB"/>
        </w:rPr>
        <w:t>o</w:t>
      </w:r>
      <w:r w:rsidR="007D78B8" w:rsidRPr="00D201C0">
        <w:rPr>
          <w:lang w:val="en-GB"/>
        </w:rPr>
        <w:t>D</w:t>
      </w:r>
      <w:proofErr w:type="spellEnd"/>
      <w:r w:rsidR="007D78B8" w:rsidRPr="00D201C0">
        <w:rPr>
          <w:lang w:val="en-GB"/>
        </w:rPr>
        <w:t xml:space="preserve"> DASH presentation.</w:t>
      </w:r>
      <w:r w:rsidR="000D2F69" w:rsidRPr="00D201C0">
        <w:rPr>
          <w:lang w:val="en-GB"/>
        </w:rPr>
        <w:t xml:space="preserve"> In case, either the client or server does not support the push based protocol, the communication can fall back to HTTP 1.</w:t>
      </w:r>
      <w:r w:rsidR="00FB4EDD" w:rsidRPr="00D201C0">
        <w:rPr>
          <w:lang w:val="en-GB"/>
        </w:rPr>
        <w:t>1</w:t>
      </w:r>
      <w:r w:rsidR="000D2F69" w:rsidRPr="00D201C0">
        <w:rPr>
          <w:lang w:val="en-GB"/>
        </w:rPr>
        <w:t>.</w:t>
      </w:r>
      <w:r w:rsidR="00477EE4" w:rsidRPr="00D201C0">
        <w:rPr>
          <w:lang w:val="en-GB"/>
        </w:rPr>
        <w:t xml:space="preserve"> </w:t>
      </w:r>
      <w:r w:rsidR="00477EE4" w:rsidRPr="00D201C0">
        <w:rPr>
          <w:rFonts w:cs="Times"/>
          <w:lang w:eastAsia="nl-NL"/>
        </w:rPr>
        <w:t xml:space="preserve">The server push approach achieves low latency in live streaming by reducing the request overhead. </w:t>
      </w:r>
    </w:p>
    <w:p w14:paraId="0B185D83" w14:textId="6120B478" w:rsidR="002A4D76" w:rsidRPr="00DA271D" w:rsidRDefault="002A4D76" w:rsidP="005D7077">
      <w:pPr>
        <w:widowControl w:val="0"/>
        <w:autoSpaceDE w:val="0"/>
        <w:autoSpaceDN w:val="0"/>
        <w:adjustRightInd w:val="0"/>
        <w:rPr>
          <w:rFonts w:cs="Times"/>
          <w:b/>
          <w:sz w:val="22"/>
          <w:lang w:eastAsia="nl-NL"/>
        </w:rPr>
      </w:pPr>
      <w:r w:rsidRPr="00DA271D">
        <w:rPr>
          <w:b/>
          <w:sz w:val="22"/>
          <w:lang w:val="en-GB"/>
        </w:rPr>
        <w:t>References</w:t>
      </w:r>
    </w:p>
    <w:p w14:paraId="3E65F627" w14:textId="77777777" w:rsidR="003E402D" w:rsidRPr="00D201C0" w:rsidRDefault="003E402D" w:rsidP="00D201C0">
      <w:pPr>
        <w:pStyle w:val="ListParagraph"/>
        <w:widowControl w:val="0"/>
        <w:numPr>
          <w:ilvl w:val="0"/>
          <w:numId w:val="4"/>
        </w:numPr>
        <w:autoSpaceDE w:val="0"/>
        <w:autoSpaceDN w:val="0"/>
        <w:adjustRightInd w:val="0"/>
        <w:ind w:left="426" w:hanging="426"/>
        <w:rPr>
          <w:rFonts w:cs="Times"/>
          <w:sz w:val="21"/>
          <w:lang w:eastAsia="nl-NL"/>
        </w:rPr>
      </w:pPr>
      <w:r w:rsidRPr="00D201C0">
        <w:rPr>
          <w:rFonts w:cs="Times"/>
          <w:sz w:val="21"/>
          <w:lang w:eastAsia="nl-NL"/>
        </w:rPr>
        <w:t xml:space="preserve">Information technology – Dynamic adaptive streaming over HTTP (DASH) – Part 1:  Media presentation description and segment formats, International Standard, ISO/IEC 23009-1, May 2014. </w:t>
      </w:r>
    </w:p>
    <w:p w14:paraId="7A1763FA" w14:textId="68A0FBA0" w:rsidR="00F935F8" w:rsidRPr="00D201C0" w:rsidRDefault="00F935F8" w:rsidP="00D201C0">
      <w:pPr>
        <w:pStyle w:val="ListParagraph"/>
        <w:widowControl w:val="0"/>
        <w:numPr>
          <w:ilvl w:val="0"/>
          <w:numId w:val="4"/>
        </w:numPr>
        <w:autoSpaceDE w:val="0"/>
        <w:autoSpaceDN w:val="0"/>
        <w:adjustRightInd w:val="0"/>
        <w:ind w:left="426" w:hanging="426"/>
        <w:rPr>
          <w:rFonts w:cs="Times"/>
          <w:sz w:val="21"/>
          <w:lang w:eastAsia="nl-NL"/>
        </w:rPr>
      </w:pPr>
      <w:r w:rsidRPr="00D201C0">
        <w:rPr>
          <w:rFonts w:cs="Times"/>
          <w:sz w:val="21"/>
          <w:lang w:eastAsia="nl-NL"/>
        </w:rPr>
        <w:t xml:space="preserve">Information technology – Dynamic adaptive streaming over HTTP (DASH) –Part 6: DASH with server push and </w:t>
      </w:r>
      <w:proofErr w:type="spellStart"/>
      <w:r w:rsidRPr="00D201C0">
        <w:rPr>
          <w:rFonts w:cs="Times"/>
          <w:sz w:val="21"/>
          <w:lang w:eastAsia="nl-NL"/>
        </w:rPr>
        <w:t>websockets</w:t>
      </w:r>
      <w:proofErr w:type="spellEnd"/>
      <w:r w:rsidRPr="00D201C0">
        <w:rPr>
          <w:rFonts w:cs="Times"/>
          <w:sz w:val="21"/>
          <w:lang w:eastAsia="nl-NL"/>
        </w:rPr>
        <w:t>, ISO/IEC 23009-1, 2017.</w:t>
      </w:r>
    </w:p>
    <w:p w14:paraId="205A79E1" w14:textId="1F994C57" w:rsidR="00132269" w:rsidRPr="00D201C0" w:rsidRDefault="00F250ED" w:rsidP="00D201C0">
      <w:pPr>
        <w:pStyle w:val="ListParagraph"/>
        <w:widowControl w:val="0"/>
        <w:numPr>
          <w:ilvl w:val="0"/>
          <w:numId w:val="4"/>
        </w:numPr>
        <w:autoSpaceDE w:val="0"/>
        <w:autoSpaceDN w:val="0"/>
        <w:adjustRightInd w:val="0"/>
        <w:ind w:left="426" w:hanging="426"/>
        <w:rPr>
          <w:rFonts w:cs="Times"/>
          <w:sz w:val="21"/>
          <w:lang w:eastAsia="nl-NL"/>
        </w:rPr>
      </w:pPr>
      <w:r w:rsidRPr="00D201C0">
        <w:rPr>
          <w:rFonts w:cs="Times"/>
          <w:sz w:val="21"/>
          <w:lang w:eastAsia="nl-NL"/>
        </w:rPr>
        <w:t xml:space="preserve">M. </w:t>
      </w:r>
      <w:proofErr w:type="spellStart"/>
      <w:r w:rsidRPr="00D201C0">
        <w:rPr>
          <w:rFonts w:cs="Times"/>
          <w:sz w:val="21"/>
          <w:lang w:eastAsia="nl-NL"/>
        </w:rPr>
        <w:t>Belshe</w:t>
      </w:r>
      <w:proofErr w:type="spellEnd"/>
      <w:r w:rsidRPr="00D201C0">
        <w:rPr>
          <w:rFonts w:cs="Times"/>
          <w:sz w:val="21"/>
          <w:lang w:eastAsia="nl-NL"/>
        </w:rPr>
        <w:t xml:space="preserve">, R. Peon, M. Thomson, Hypertext Transfer Protocol Version 2 (HTTP/2), available online: </w:t>
      </w:r>
      <w:hyperlink r:id="rId20" w:history="1">
        <w:r w:rsidR="00FF47D5" w:rsidRPr="00D201C0">
          <w:rPr>
            <w:rStyle w:val="Hyperlink"/>
            <w:rFonts w:cs="Times"/>
            <w:sz w:val="21"/>
            <w:lang w:eastAsia="nl-NL"/>
          </w:rPr>
          <w:t>https://tools.ietf.org/html/rfc7540</w:t>
        </w:r>
      </w:hyperlink>
      <w:r w:rsidR="00132269" w:rsidRPr="00D201C0">
        <w:rPr>
          <w:rFonts w:cs="Times"/>
          <w:sz w:val="21"/>
          <w:lang w:eastAsia="nl-NL"/>
        </w:rPr>
        <w:t>, May 2015.</w:t>
      </w:r>
    </w:p>
    <w:p w14:paraId="4CC634B2" w14:textId="047890DF" w:rsidR="00132269" w:rsidRPr="00D201C0" w:rsidRDefault="00A55D9C" w:rsidP="00D201C0">
      <w:pPr>
        <w:pStyle w:val="ListParagraph"/>
        <w:widowControl w:val="0"/>
        <w:numPr>
          <w:ilvl w:val="0"/>
          <w:numId w:val="4"/>
        </w:numPr>
        <w:autoSpaceDE w:val="0"/>
        <w:autoSpaceDN w:val="0"/>
        <w:adjustRightInd w:val="0"/>
        <w:ind w:left="426" w:hanging="426"/>
        <w:rPr>
          <w:rFonts w:cs="Times"/>
          <w:sz w:val="21"/>
          <w:lang w:eastAsia="nl-NL"/>
        </w:rPr>
      </w:pPr>
      <w:r w:rsidRPr="00D201C0">
        <w:rPr>
          <w:rFonts w:cs="Times"/>
          <w:sz w:val="21"/>
          <w:lang w:eastAsia="nl-NL"/>
        </w:rPr>
        <w:t xml:space="preserve">I. </w:t>
      </w:r>
      <w:proofErr w:type="spellStart"/>
      <w:r w:rsidRPr="00D201C0">
        <w:rPr>
          <w:rFonts w:cs="Times"/>
          <w:sz w:val="21"/>
          <w:lang w:eastAsia="nl-NL"/>
        </w:rPr>
        <w:t>Fette</w:t>
      </w:r>
      <w:proofErr w:type="spellEnd"/>
      <w:r w:rsidRPr="00D201C0">
        <w:rPr>
          <w:rFonts w:cs="Times"/>
          <w:sz w:val="21"/>
          <w:lang w:eastAsia="nl-NL"/>
        </w:rPr>
        <w:t xml:space="preserve">, A. </w:t>
      </w:r>
      <w:proofErr w:type="spellStart"/>
      <w:r w:rsidRPr="00D201C0">
        <w:rPr>
          <w:rFonts w:cs="Times"/>
          <w:sz w:val="21"/>
          <w:lang w:eastAsia="nl-NL"/>
        </w:rPr>
        <w:t>Melnikov</w:t>
      </w:r>
      <w:proofErr w:type="spellEnd"/>
      <w:r w:rsidRPr="00D201C0">
        <w:rPr>
          <w:rFonts w:cs="Times"/>
          <w:sz w:val="21"/>
          <w:lang w:eastAsia="nl-NL"/>
        </w:rPr>
        <w:t xml:space="preserve">, The </w:t>
      </w:r>
      <w:proofErr w:type="spellStart"/>
      <w:r w:rsidRPr="00D201C0">
        <w:rPr>
          <w:rFonts w:cs="Times"/>
          <w:sz w:val="21"/>
          <w:lang w:eastAsia="nl-NL"/>
        </w:rPr>
        <w:t>WebSocket</w:t>
      </w:r>
      <w:proofErr w:type="spellEnd"/>
      <w:r w:rsidRPr="00D201C0">
        <w:rPr>
          <w:rFonts w:cs="Times"/>
          <w:sz w:val="21"/>
          <w:lang w:eastAsia="nl-NL"/>
        </w:rPr>
        <w:t xml:space="preserve"> Protocol, available online: </w:t>
      </w:r>
      <w:hyperlink r:id="rId21" w:history="1">
        <w:r w:rsidR="00F935F8" w:rsidRPr="00D201C0">
          <w:rPr>
            <w:rStyle w:val="Hyperlink"/>
            <w:rFonts w:cs="Times"/>
            <w:sz w:val="21"/>
            <w:lang w:eastAsia="nl-NL"/>
          </w:rPr>
          <w:t>https://tools.ietf.org/html/rfc6455</w:t>
        </w:r>
      </w:hyperlink>
      <w:r w:rsidR="00132269" w:rsidRPr="00D201C0">
        <w:rPr>
          <w:rFonts w:cs="Times"/>
          <w:sz w:val="21"/>
          <w:lang w:eastAsia="nl-NL"/>
        </w:rPr>
        <w:t>, December 2011.</w:t>
      </w:r>
    </w:p>
    <w:sectPr w:rsidR="00132269" w:rsidRPr="00D201C0">
      <w:headerReference w:type="even" r:id="rId22"/>
      <w:headerReference w:type="default" r:id="rId23"/>
      <w:footerReference w:type="even" r:id="rId24"/>
      <w:headerReference w:type="first" r:id="rId25"/>
      <w:footerReference w:type="first" r:id="rId26"/>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356C63" w14:textId="77777777" w:rsidR="00CB7878" w:rsidRDefault="00CB7878">
      <w:r>
        <w:separator/>
      </w:r>
    </w:p>
  </w:endnote>
  <w:endnote w:type="continuationSeparator" w:id="0">
    <w:p w14:paraId="675487F4" w14:textId="77777777" w:rsidR="00CB7878" w:rsidRDefault="00CB7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
    <w:altName w:val="Arial Unicode MS"/>
    <w:panose1 w:val="00000000000000000000"/>
    <w:charset w:val="80"/>
    <w:family w:val="auto"/>
    <w:notTrueType/>
    <w:pitch w:val="variable"/>
    <w:sig w:usb0="00000001" w:usb1="08070000" w:usb2="00000010" w:usb3="00000000" w:csb0="00020000" w:csb1="00000000"/>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3E168E" w14:paraId="1747E742" w14:textId="77777777">
      <w:trPr>
        <w:cantSplit/>
        <w:jc w:val="center"/>
      </w:trPr>
      <w:tc>
        <w:tcPr>
          <w:tcW w:w="4876" w:type="dxa"/>
        </w:tcPr>
        <w:p w14:paraId="7ECB175D" w14:textId="77777777" w:rsidR="003E168E" w:rsidRDefault="003E168E">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vi</w:t>
          </w:r>
          <w:r>
            <w:fldChar w:fldCharType="end"/>
          </w:r>
        </w:p>
      </w:tc>
      <w:tc>
        <w:tcPr>
          <w:tcW w:w="4876" w:type="dxa"/>
        </w:tcPr>
        <w:p w14:paraId="504C3988" w14:textId="77777777" w:rsidR="003E168E" w:rsidRDefault="003E168E" w:rsidP="001760B0">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6D0F5E">
            <w:rPr>
              <w:sz w:val="16"/>
            </w:rPr>
            <w:t>© ISO/IEC 201</w:t>
          </w:r>
          <w:r>
            <w:rPr>
              <w:sz w:val="16"/>
            </w:rPr>
            <w:t>6</w:t>
          </w:r>
          <w:r w:rsidRPr="006D0F5E">
            <w:rPr>
              <w:sz w:val="16"/>
            </w:rPr>
            <w:t> – All rights reserved</w:t>
          </w:r>
          <w:r>
            <w:fldChar w:fldCharType="end"/>
          </w:r>
        </w:p>
      </w:tc>
    </w:tr>
  </w:tbl>
  <w:p w14:paraId="3C7F8214" w14:textId="77777777" w:rsidR="003E168E" w:rsidRPr="00012E27" w:rsidRDefault="003E168E" w:rsidP="00012E27">
    <w:pPr>
      <w:pStyle w:val="Footer"/>
      <w:jc w:val="left"/>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3E168E" w14:paraId="4AD9DCAF" w14:textId="77777777">
      <w:trPr>
        <w:cantSplit/>
        <w:jc w:val="center"/>
      </w:trPr>
      <w:tc>
        <w:tcPr>
          <w:tcW w:w="4876" w:type="dxa"/>
        </w:tcPr>
        <w:p w14:paraId="5329254A" w14:textId="77777777" w:rsidR="003E168E" w:rsidRDefault="003E168E">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6C887ABF" w14:textId="77777777" w:rsidR="003E168E" w:rsidRDefault="003E168E">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6D0F5E">
            <w:rPr>
              <w:sz w:val="16"/>
            </w:rPr>
            <w:t>© ISO/IEC 2014 – All rights reserved</w:t>
          </w:r>
          <w:r>
            <w:fldChar w:fldCharType="end"/>
          </w:r>
        </w:p>
      </w:tc>
    </w:tr>
  </w:tbl>
  <w:p w14:paraId="22F4039C" w14:textId="77777777" w:rsidR="003E168E" w:rsidRDefault="003E168E">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5A9DC5" w14:textId="77777777" w:rsidR="00CB7878" w:rsidRDefault="00CB7878">
      <w:r>
        <w:separator/>
      </w:r>
    </w:p>
  </w:footnote>
  <w:footnote w:type="continuationSeparator" w:id="0">
    <w:p w14:paraId="76CDB44B" w14:textId="77777777" w:rsidR="00CB7878" w:rsidRDefault="00CB787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6F259" w14:textId="77777777" w:rsidR="003E168E" w:rsidRPr="00FD0870" w:rsidRDefault="003E168E" w:rsidP="00FD0870">
    <w:pPr>
      <w:pStyle w:val="Header"/>
    </w:pPr>
    <w:r>
      <w:t>ISO/IEC DIS 23009-6</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6A1A9" w14:textId="78AED174" w:rsidR="003E168E" w:rsidRDefault="003E168E" w:rsidP="00FD0870">
    <w:pPr>
      <w:pStyle w:val="Header"/>
      <w:jc w:val="righ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D7A8D" w14:textId="77777777" w:rsidR="003E168E" w:rsidRPr="00012E27" w:rsidRDefault="006B1837">
    <w:pPr>
      <w:pStyle w:val="Header"/>
    </w:pPr>
    <w:r>
      <w:fldChar w:fldCharType="begin"/>
    </w:r>
    <w:r>
      <w:instrText xml:space="preserve"> REF LibEnteteISO \* CHARFORMAT </w:instrText>
    </w:r>
    <w:r>
      <w:fldChar w:fldCharType="separate"/>
    </w:r>
    <w:r w:rsidR="003E168E">
      <w:t>ISO/IEC WD 23009-5</w:t>
    </w:r>
    <w:r>
      <w:fldChar w:fldCharType="end"/>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7775C2"/>
    <w:multiLevelType w:val="hybridMultilevel"/>
    <w:tmpl w:val="72F47A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D6A4DF8"/>
    <w:multiLevelType w:val="hybridMultilevel"/>
    <w:tmpl w:val="6B76003E"/>
    <w:lvl w:ilvl="0" w:tplc="8C96DC5C">
      <w:start w:val="1"/>
      <w:numFmt w:val="decimal"/>
      <w:pStyle w:val="SPIEreferencelisting"/>
      <w:lvlText w:val="%1."/>
      <w:lvlJc w:val="left"/>
      <w:pPr>
        <w:tabs>
          <w:tab w:val="num" w:pos="360"/>
        </w:tabs>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4ECA58FC"/>
    <w:multiLevelType w:val="hybridMultilevel"/>
    <w:tmpl w:val="04906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9B80076"/>
    <w:multiLevelType w:val="hybridMultilevel"/>
    <w:tmpl w:val="A57E5D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AB1AF8"/>
    <w:multiLevelType w:val="hybridMultilevel"/>
    <w:tmpl w:val="F474B4DE"/>
    <w:lvl w:ilvl="0" w:tplc="997CB8E0">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74135C7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5"/>
  </w:num>
  <w:num w:numId="2">
    <w:abstractNumId w:val="6"/>
  </w:num>
  <w:num w:numId="3">
    <w:abstractNumId w:val="1"/>
  </w:num>
  <w:num w:numId="4">
    <w:abstractNumId w:val="4"/>
  </w:num>
  <w:num w:numId="5">
    <w:abstractNumId w:val="0"/>
  </w:num>
  <w:num w:numId="6">
    <w:abstractNumId w:val="5"/>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sDel="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4D76"/>
    <w:rsid w:val="00044122"/>
    <w:rsid w:val="00051D06"/>
    <w:rsid w:val="000D2F69"/>
    <w:rsid w:val="00127C90"/>
    <w:rsid w:val="00132269"/>
    <w:rsid w:val="001332B5"/>
    <w:rsid w:val="00162E75"/>
    <w:rsid w:val="00170CDF"/>
    <w:rsid w:val="001C5543"/>
    <w:rsid w:val="001E425E"/>
    <w:rsid w:val="001F3C43"/>
    <w:rsid w:val="002452E1"/>
    <w:rsid w:val="00260591"/>
    <w:rsid w:val="002A4D76"/>
    <w:rsid w:val="002D13A7"/>
    <w:rsid w:val="002E3FE7"/>
    <w:rsid w:val="00302CDD"/>
    <w:rsid w:val="00320CEE"/>
    <w:rsid w:val="0032372C"/>
    <w:rsid w:val="003268CD"/>
    <w:rsid w:val="003445A4"/>
    <w:rsid w:val="00366474"/>
    <w:rsid w:val="0037014A"/>
    <w:rsid w:val="003A0660"/>
    <w:rsid w:val="003C41DE"/>
    <w:rsid w:val="003E168E"/>
    <w:rsid w:val="003E402D"/>
    <w:rsid w:val="003F7FD6"/>
    <w:rsid w:val="00477EE4"/>
    <w:rsid w:val="004B685B"/>
    <w:rsid w:val="004C6C9B"/>
    <w:rsid w:val="00582481"/>
    <w:rsid w:val="005C18EE"/>
    <w:rsid w:val="005C6D94"/>
    <w:rsid w:val="005D7077"/>
    <w:rsid w:val="005E2D5C"/>
    <w:rsid w:val="00642D99"/>
    <w:rsid w:val="00651DE8"/>
    <w:rsid w:val="00663F70"/>
    <w:rsid w:val="006A1818"/>
    <w:rsid w:val="006B1837"/>
    <w:rsid w:val="006D3E24"/>
    <w:rsid w:val="006E2EF8"/>
    <w:rsid w:val="0074115A"/>
    <w:rsid w:val="0074670A"/>
    <w:rsid w:val="007D78B8"/>
    <w:rsid w:val="00833D2D"/>
    <w:rsid w:val="00867B93"/>
    <w:rsid w:val="00895358"/>
    <w:rsid w:val="008B2168"/>
    <w:rsid w:val="008F3461"/>
    <w:rsid w:val="009C7C55"/>
    <w:rsid w:val="00A01CC0"/>
    <w:rsid w:val="00A55D9C"/>
    <w:rsid w:val="00A65E3B"/>
    <w:rsid w:val="00A67237"/>
    <w:rsid w:val="00A846BA"/>
    <w:rsid w:val="00A91470"/>
    <w:rsid w:val="00AB6DFE"/>
    <w:rsid w:val="00AC502C"/>
    <w:rsid w:val="00AE2E9B"/>
    <w:rsid w:val="00B47EDE"/>
    <w:rsid w:val="00BA3E7C"/>
    <w:rsid w:val="00BD37A5"/>
    <w:rsid w:val="00C21859"/>
    <w:rsid w:val="00C22B74"/>
    <w:rsid w:val="00C324DE"/>
    <w:rsid w:val="00C57501"/>
    <w:rsid w:val="00CB7878"/>
    <w:rsid w:val="00CF144D"/>
    <w:rsid w:val="00D04F80"/>
    <w:rsid w:val="00D120B9"/>
    <w:rsid w:val="00D201C0"/>
    <w:rsid w:val="00D727D4"/>
    <w:rsid w:val="00D76DB8"/>
    <w:rsid w:val="00D939F9"/>
    <w:rsid w:val="00DA271D"/>
    <w:rsid w:val="00DB7AF2"/>
    <w:rsid w:val="00DF01F3"/>
    <w:rsid w:val="00E23E6E"/>
    <w:rsid w:val="00E3648A"/>
    <w:rsid w:val="00E6274F"/>
    <w:rsid w:val="00E82871"/>
    <w:rsid w:val="00EA3E38"/>
    <w:rsid w:val="00EC1081"/>
    <w:rsid w:val="00F06A93"/>
    <w:rsid w:val="00F10AA9"/>
    <w:rsid w:val="00F172F4"/>
    <w:rsid w:val="00F250ED"/>
    <w:rsid w:val="00F3765C"/>
    <w:rsid w:val="00F42328"/>
    <w:rsid w:val="00F935F8"/>
    <w:rsid w:val="00FA1E1D"/>
    <w:rsid w:val="00FB4EDD"/>
    <w:rsid w:val="00FF47D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23FED8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201C0"/>
    <w:pPr>
      <w:spacing w:after="240"/>
      <w:jc w:val="both"/>
    </w:pPr>
    <w:rPr>
      <w:rFonts w:asciiTheme="minorHAnsi" w:hAnsiTheme="minorHAnsi"/>
      <w:sz w:val="24"/>
      <w:szCs w:val="24"/>
      <w:lang w:val="en-US" w:eastAsia="en-US"/>
    </w:rPr>
  </w:style>
  <w:style w:type="paragraph" w:styleId="Heading1">
    <w:name w:val="heading 1"/>
    <w:basedOn w:val="Normal"/>
    <w:next w:val="Normal"/>
    <w:link w:val="Heading1Char"/>
    <w:uiPriority w:val="9"/>
    <w:qFormat/>
    <w:pPr>
      <w:keepNext/>
      <w:numPr>
        <w:numId w:val="1"/>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qFormat/>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h32,THeading 3,H31,Titre 3,Org Heading 1"/>
    <w:basedOn w:val="Normal"/>
    <w:next w:val="Normal"/>
    <w:link w:val="Heading3Char"/>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uiPriority w:val="9"/>
    <w:rPr>
      <w:rFonts w:ascii="Calibri" w:eastAsia="Times New Roman" w:hAnsi="Calibri" w:cs="Times New Roman"/>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semiHidden/>
    <w:rPr>
      <w:rFonts w:ascii="Calibri" w:eastAsia="Times New Roman" w:hAnsi="Calibri" w:cs="Times New Roman"/>
      <w:b/>
      <w:bCs/>
      <w:i/>
      <w:iCs/>
      <w:sz w:val="28"/>
      <w:szCs w:val="28"/>
    </w:rPr>
  </w:style>
  <w:style w:type="character" w:customStyle="1" w:styleId="Heading3Char">
    <w:name w:val="Heading 3 Char"/>
    <w:aliases w:val="H3 Char,h3 Char,h31 Char,h32 Char,THeading 3 Char,H31 Char,Titre 3 Char,Org Heading 1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2A4D76"/>
    <w:rPr>
      <w:color w:val="0000FF"/>
      <w:u w:val="single"/>
    </w:rPr>
  </w:style>
  <w:style w:type="paragraph" w:customStyle="1" w:styleId="SPIEbodytext">
    <w:name w:val="SPIE body text"/>
    <w:basedOn w:val="Normal"/>
    <w:link w:val="SPIEbodytextCharChar"/>
    <w:uiPriority w:val="99"/>
    <w:rsid w:val="002A4D76"/>
    <w:pPr>
      <w:spacing w:after="120"/>
    </w:pPr>
    <w:rPr>
      <w:rFonts w:eastAsia="Times New Roman"/>
      <w:sz w:val="20"/>
    </w:rPr>
  </w:style>
  <w:style w:type="character" w:customStyle="1" w:styleId="SPIEbodytextCharChar">
    <w:name w:val="SPIE body text Char Char"/>
    <w:link w:val="SPIEbodytext"/>
    <w:uiPriority w:val="99"/>
    <w:locked/>
    <w:rsid w:val="002A4D76"/>
    <w:rPr>
      <w:rFonts w:eastAsia="Times New Roman"/>
      <w:szCs w:val="24"/>
      <w:lang w:val="en-US" w:eastAsia="en-US"/>
    </w:rPr>
  </w:style>
  <w:style w:type="paragraph" w:customStyle="1" w:styleId="SPIEfigurecaption">
    <w:name w:val="SPIE figure caption"/>
    <w:basedOn w:val="Normal"/>
    <w:next w:val="SPIEbodytext"/>
    <w:link w:val="SPIEfigurecaptionChar"/>
    <w:uiPriority w:val="99"/>
    <w:rsid w:val="002A4D76"/>
    <w:pPr>
      <w:spacing w:after="120"/>
      <w:ind w:left="720" w:right="360" w:hanging="360"/>
      <w:jc w:val="left"/>
    </w:pPr>
    <w:rPr>
      <w:rFonts w:eastAsia="Times New Roman"/>
      <w:sz w:val="18"/>
      <w:szCs w:val="20"/>
    </w:rPr>
  </w:style>
  <w:style w:type="character" w:customStyle="1" w:styleId="SPIEfigurecaptionChar">
    <w:name w:val="SPIE figure caption Char"/>
    <w:link w:val="SPIEfigurecaption"/>
    <w:uiPriority w:val="99"/>
    <w:locked/>
    <w:rsid w:val="002A4D76"/>
    <w:rPr>
      <w:rFonts w:eastAsia="Times New Roman"/>
      <w:sz w:val="18"/>
      <w:lang w:val="en-US" w:eastAsia="en-US"/>
    </w:rPr>
  </w:style>
  <w:style w:type="paragraph" w:customStyle="1" w:styleId="SPIEreferences">
    <w:name w:val="SPIEreferences"/>
    <w:basedOn w:val="Normal"/>
    <w:uiPriority w:val="99"/>
    <w:rsid w:val="002A4D76"/>
    <w:pPr>
      <w:keepNext/>
      <w:spacing w:before="480"/>
      <w:jc w:val="center"/>
      <w:outlineLvl w:val="0"/>
    </w:pPr>
    <w:rPr>
      <w:rFonts w:eastAsia="Times New Roman"/>
      <w:b/>
      <w:caps/>
      <w:sz w:val="22"/>
      <w:szCs w:val="22"/>
    </w:rPr>
  </w:style>
  <w:style w:type="paragraph" w:customStyle="1" w:styleId="SPIEreferencelisting">
    <w:name w:val="SPIE reference listing"/>
    <w:basedOn w:val="Normal"/>
    <w:uiPriority w:val="99"/>
    <w:rsid w:val="002A4D76"/>
    <w:pPr>
      <w:numPr>
        <w:numId w:val="3"/>
      </w:numPr>
      <w:tabs>
        <w:tab w:val="clear" w:pos="360"/>
        <w:tab w:val="num" w:pos="851"/>
      </w:tabs>
      <w:ind w:left="851" w:hanging="851"/>
    </w:pPr>
    <w:rPr>
      <w:rFonts w:eastAsia="Times New Roman"/>
      <w:sz w:val="20"/>
      <w:szCs w:val="20"/>
    </w:rPr>
  </w:style>
  <w:style w:type="paragraph" w:styleId="NormalWeb">
    <w:name w:val="Normal (Web)"/>
    <w:basedOn w:val="Normal"/>
    <w:uiPriority w:val="99"/>
    <w:semiHidden/>
    <w:unhideWhenUsed/>
    <w:rsid w:val="00663F70"/>
  </w:style>
  <w:style w:type="paragraph" w:styleId="ListParagraph">
    <w:name w:val="List Paragraph"/>
    <w:basedOn w:val="Normal"/>
    <w:uiPriority w:val="34"/>
    <w:qFormat/>
    <w:rsid w:val="00F172F4"/>
    <w:pPr>
      <w:ind w:left="720"/>
      <w:contextualSpacing/>
    </w:pPr>
  </w:style>
  <w:style w:type="paragraph" w:styleId="DocumentMap">
    <w:name w:val="Document Map"/>
    <w:basedOn w:val="Normal"/>
    <w:link w:val="DocumentMapChar"/>
    <w:uiPriority w:val="99"/>
    <w:semiHidden/>
    <w:unhideWhenUsed/>
    <w:rsid w:val="00E82871"/>
  </w:style>
  <w:style w:type="character" w:customStyle="1" w:styleId="DocumentMapChar">
    <w:name w:val="Document Map Char"/>
    <w:basedOn w:val="DefaultParagraphFont"/>
    <w:link w:val="DocumentMap"/>
    <w:uiPriority w:val="99"/>
    <w:semiHidden/>
    <w:rsid w:val="00E82871"/>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399980">
      <w:bodyDiv w:val="1"/>
      <w:marLeft w:val="0"/>
      <w:marRight w:val="0"/>
      <w:marTop w:val="0"/>
      <w:marBottom w:val="0"/>
      <w:divBdr>
        <w:top w:val="none" w:sz="0" w:space="0" w:color="auto"/>
        <w:left w:val="none" w:sz="0" w:space="0" w:color="auto"/>
        <w:bottom w:val="none" w:sz="0" w:space="0" w:color="auto"/>
        <w:right w:val="none" w:sz="0" w:space="0" w:color="auto"/>
      </w:divBdr>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617493930">
      <w:bodyDiv w:val="1"/>
      <w:marLeft w:val="0"/>
      <w:marRight w:val="0"/>
      <w:marTop w:val="0"/>
      <w:marBottom w:val="0"/>
      <w:divBdr>
        <w:top w:val="none" w:sz="0" w:space="0" w:color="auto"/>
        <w:left w:val="none" w:sz="0" w:space="0" w:color="auto"/>
        <w:bottom w:val="none" w:sz="0" w:space="0" w:color="auto"/>
        <w:right w:val="none" w:sz="0" w:space="0" w:color="auto"/>
      </w:divBdr>
    </w:div>
    <w:div w:id="644428532">
      <w:bodyDiv w:val="1"/>
      <w:marLeft w:val="0"/>
      <w:marRight w:val="0"/>
      <w:marTop w:val="0"/>
      <w:marBottom w:val="0"/>
      <w:divBdr>
        <w:top w:val="none" w:sz="0" w:space="0" w:color="auto"/>
        <w:left w:val="none" w:sz="0" w:space="0" w:color="auto"/>
        <w:bottom w:val="none" w:sz="0" w:space="0" w:color="auto"/>
        <w:right w:val="none" w:sz="0" w:space="0" w:color="auto"/>
      </w:divBdr>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28074388">
      <w:bodyDiv w:val="1"/>
      <w:marLeft w:val="0"/>
      <w:marRight w:val="0"/>
      <w:marTop w:val="0"/>
      <w:marBottom w:val="0"/>
      <w:divBdr>
        <w:top w:val="none" w:sz="0" w:space="0" w:color="auto"/>
        <w:left w:val="none" w:sz="0" w:space="0" w:color="auto"/>
        <w:bottom w:val="none" w:sz="0" w:space="0" w:color="auto"/>
        <w:right w:val="none" w:sz="0" w:space="0" w:color="auto"/>
      </w:divBdr>
    </w:div>
    <w:div w:id="1091052113">
      <w:bodyDiv w:val="1"/>
      <w:marLeft w:val="0"/>
      <w:marRight w:val="0"/>
      <w:marTop w:val="0"/>
      <w:marBottom w:val="0"/>
      <w:divBdr>
        <w:top w:val="none" w:sz="0" w:space="0" w:color="auto"/>
        <w:left w:val="none" w:sz="0" w:space="0" w:color="auto"/>
        <w:bottom w:val="none" w:sz="0" w:space="0" w:color="auto"/>
        <w:right w:val="none" w:sz="0" w:space="0" w:color="auto"/>
      </w:divBdr>
    </w:div>
    <w:div w:id="12695116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753964877">
      <w:bodyDiv w:val="1"/>
      <w:marLeft w:val="0"/>
      <w:marRight w:val="0"/>
      <w:marTop w:val="0"/>
      <w:marBottom w:val="0"/>
      <w:divBdr>
        <w:top w:val="none" w:sz="0" w:space="0" w:color="auto"/>
        <w:left w:val="none" w:sz="0" w:space="0" w:color="auto"/>
        <w:bottom w:val="none" w:sz="0" w:space="0" w:color="auto"/>
        <w:right w:val="none" w:sz="0" w:space="0" w:color="auto"/>
      </w:divBdr>
    </w:div>
    <w:div w:id="2094739182">
      <w:bodyDiv w:val="1"/>
      <w:marLeft w:val="0"/>
      <w:marRight w:val="0"/>
      <w:marTop w:val="0"/>
      <w:marBottom w:val="0"/>
      <w:divBdr>
        <w:top w:val="none" w:sz="0" w:space="0" w:color="auto"/>
        <w:left w:val="none" w:sz="0" w:space="0" w:color="auto"/>
        <w:bottom w:val="none" w:sz="0" w:space="0" w:color="auto"/>
        <w:right w:val="none" w:sz="0" w:space="0" w:color="auto"/>
      </w:divBdr>
    </w:div>
    <w:div w:id="2107537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hyperlink" Target="https://tools.ietf.org/html/rfc7540" TargetMode="External"/><Relationship Id="rId21" Type="http://schemas.openxmlformats.org/officeDocument/2006/relationships/hyperlink" Target="https://tools.ietf.org/html/rfc6455" TargetMode="External"/><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1.xml"/><Relationship Id="rId25" Type="http://schemas.openxmlformats.org/officeDocument/2006/relationships/header" Target="header3.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emf"/><Relationship Id="rId14" Type="http://schemas.openxmlformats.org/officeDocument/2006/relationships/image" Target="media/image8.png"/><Relationship Id="rId15" Type="http://schemas.openxmlformats.org/officeDocument/2006/relationships/image" Target="media/image9.jpe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7.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tsn.tno.nl\Data\users\thomasedr\Home\Documents\MPEG%20standaardisatie\TNO\MPEG_113\w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tsn.tno.nl\Data\users\thomasedr\Home\Documents\MPEG standaardisatie\TNO\MPEG_113\wxxxx.dot</Template>
  <TotalTime>191</TotalTime>
  <Pages>3</Pages>
  <Words>1057</Words>
  <Characters>6031</Characters>
  <Application>Microsoft Macintosh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7074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Emmanuel Thomas</dc:creator>
  <cp:lastModifiedBy>Timmerer, Christian</cp:lastModifiedBy>
  <cp:revision>29</cp:revision>
  <cp:lastPrinted>1900-01-01T08:00:00Z</cp:lastPrinted>
  <dcterms:created xsi:type="dcterms:W3CDTF">2015-10-23T14:55:00Z</dcterms:created>
  <dcterms:modified xsi:type="dcterms:W3CDTF">2017-10-27T03:54:00Z</dcterms:modified>
</cp:coreProperties>
</file>